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23725" w14:textId="77777777" w:rsidR="00884020" w:rsidRDefault="00884020" w:rsidP="00181DA6">
      <w:pPr>
        <w:rPr>
          <w:rFonts w:cs="Arial"/>
        </w:rPr>
      </w:pPr>
    </w:p>
    <w:tbl>
      <w:tblPr>
        <w:tblW w:w="0" w:type="auto"/>
        <w:tblInd w:w="-113" w:type="dxa"/>
        <w:tblLayout w:type="fixed"/>
        <w:tblLook w:val="04A0" w:firstRow="1" w:lastRow="0" w:firstColumn="1" w:lastColumn="0" w:noHBand="0" w:noVBand="1"/>
      </w:tblPr>
      <w:tblGrid>
        <w:gridCol w:w="959"/>
        <w:gridCol w:w="709"/>
        <w:gridCol w:w="3543"/>
        <w:gridCol w:w="993"/>
        <w:gridCol w:w="3291"/>
      </w:tblGrid>
      <w:tr w:rsidR="00884020" w:rsidRPr="002255DE" w14:paraId="616157B1" w14:textId="77777777" w:rsidTr="005F3DD4">
        <w:tc>
          <w:tcPr>
            <w:tcW w:w="9495" w:type="dxa"/>
            <w:gridSpan w:val="5"/>
          </w:tcPr>
          <w:p w14:paraId="77AA7542" w14:textId="77777777" w:rsidR="00884020" w:rsidRPr="002255DE" w:rsidRDefault="00907249" w:rsidP="00D5728E">
            <w:pPr>
              <w:rPr>
                <w:rFonts w:cs="Arial"/>
                <w:b/>
                <w:szCs w:val="20"/>
              </w:rPr>
            </w:pPr>
            <w:r>
              <w:rPr>
                <w:rFonts w:cs="Arial"/>
                <w:b/>
                <w:szCs w:val="20"/>
              </w:rPr>
              <w:t>Name, Anschrift und Kontaktdaten des</w:t>
            </w:r>
            <w:r w:rsidR="00884020" w:rsidRPr="002255DE">
              <w:rPr>
                <w:rFonts w:cs="Arial"/>
                <w:b/>
                <w:szCs w:val="20"/>
              </w:rPr>
              <w:t xml:space="preserve"> </w:t>
            </w:r>
            <w:r w:rsidR="00D5728E">
              <w:rPr>
                <w:rFonts w:cs="Arial"/>
                <w:b/>
                <w:szCs w:val="20"/>
              </w:rPr>
              <w:t>Bieters</w:t>
            </w:r>
          </w:p>
        </w:tc>
      </w:tr>
      <w:tr w:rsidR="00907249" w:rsidRPr="004769BC" w14:paraId="795F08BA" w14:textId="77777777" w:rsidTr="005F3DD4">
        <w:trPr>
          <w:trHeight w:hRule="exact" w:val="567"/>
        </w:trPr>
        <w:tc>
          <w:tcPr>
            <w:tcW w:w="959" w:type="dxa"/>
          </w:tcPr>
          <w:p w14:paraId="6E6DFEBC" w14:textId="77777777" w:rsidR="00907249" w:rsidRPr="00DA7473" w:rsidRDefault="00907249" w:rsidP="00D9697A">
            <w:pPr>
              <w:rPr>
                <w:rFonts w:cs="Arial"/>
                <w:szCs w:val="20"/>
              </w:rPr>
            </w:pPr>
          </w:p>
          <w:p w14:paraId="0CD25F8C" w14:textId="77777777" w:rsidR="00907249" w:rsidRPr="00DA7473" w:rsidRDefault="00DA7473" w:rsidP="00D9697A">
            <w:pPr>
              <w:rPr>
                <w:rFonts w:cs="Arial"/>
                <w:szCs w:val="20"/>
              </w:rPr>
            </w:pPr>
            <w:r>
              <w:rPr>
                <w:rFonts w:cs="Arial"/>
                <w:szCs w:val="20"/>
              </w:rPr>
              <w:t>Name</w:t>
            </w:r>
          </w:p>
        </w:tc>
        <w:tc>
          <w:tcPr>
            <w:tcW w:w="8536" w:type="dxa"/>
            <w:gridSpan w:val="4"/>
            <w:tcBorders>
              <w:bottom w:val="single" w:sz="6" w:space="0" w:color="auto"/>
            </w:tcBorders>
          </w:tcPr>
          <w:p w14:paraId="7DA82B0A" w14:textId="77777777" w:rsidR="00907249" w:rsidRDefault="00907249" w:rsidP="00D9697A">
            <w:pPr>
              <w:rPr>
                <w:rFonts w:cs="Arial"/>
                <w:szCs w:val="20"/>
              </w:rPr>
            </w:pPr>
          </w:p>
          <w:p w14:paraId="37880CC7" w14:textId="77777777" w:rsidR="00907249" w:rsidRPr="004769BC" w:rsidRDefault="00907249" w:rsidP="009B519F">
            <w:pPr>
              <w:rPr>
                <w:rFonts w:cs="Arial"/>
                <w:szCs w:val="20"/>
              </w:rPr>
            </w:pPr>
            <w:r>
              <w:rPr>
                <w:rFonts w:cs="Arial"/>
                <w:szCs w:val="20"/>
              </w:rPr>
              <w:fldChar w:fldCharType="begin">
                <w:ffData>
                  <w:name w:val="Text34"/>
                  <w:enabled/>
                  <w:calcOnExit w:val="0"/>
                  <w:textInput/>
                </w:ffData>
              </w:fldChar>
            </w:r>
            <w:bookmarkStart w:id="0" w:name="Text34"/>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0"/>
          </w:p>
        </w:tc>
      </w:tr>
      <w:tr w:rsidR="00907249" w:rsidRPr="004769BC" w14:paraId="773BEBE0" w14:textId="77777777" w:rsidTr="005F3DD4">
        <w:trPr>
          <w:trHeight w:hRule="exact" w:val="567"/>
        </w:trPr>
        <w:tc>
          <w:tcPr>
            <w:tcW w:w="959" w:type="dxa"/>
          </w:tcPr>
          <w:p w14:paraId="4DDED0FD" w14:textId="77777777" w:rsidR="00907249" w:rsidRPr="00DA7473" w:rsidRDefault="00907249" w:rsidP="00D9697A">
            <w:pPr>
              <w:rPr>
                <w:rFonts w:cs="Arial"/>
                <w:szCs w:val="20"/>
              </w:rPr>
            </w:pPr>
          </w:p>
          <w:p w14:paraId="780458D7" w14:textId="77777777" w:rsidR="00907249" w:rsidRPr="00DA7473" w:rsidRDefault="00907249" w:rsidP="00D9697A">
            <w:pPr>
              <w:rPr>
                <w:rFonts w:cs="Arial"/>
                <w:szCs w:val="20"/>
              </w:rPr>
            </w:pPr>
            <w:r w:rsidRPr="00DA7473">
              <w:rPr>
                <w:rFonts w:cs="Arial"/>
                <w:szCs w:val="20"/>
              </w:rPr>
              <w:t>Straße</w:t>
            </w:r>
          </w:p>
        </w:tc>
        <w:tc>
          <w:tcPr>
            <w:tcW w:w="8536" w:type="dxa"/>
            <w:gridSpan w:val="4"/>
            <w:tcBorders>
              <w:top w:val="single" w:sz="6" w:space="0" w:color="auto"/>
              <w:bottom w:val="single" w:sz="6" w:space="0" w:color="auto"/>
            </w:tcBorders>
          </w:tcPr>
          <w:p w14:paraId="59D135A0" w14:textId="77777777" w:rsidR="00907249" w:rsidRDefault="00907249" w:rsidP="00D9697A">
            <w:pPr>
              <w:rPr>
                <w:rFonts w:cs="Arial"/>
                <w:szCs w:val="20"/>
              </w:rPr>
            </w:pPr>
          </w:p>
          <w:p w14:paraId="4A032F57" w14:textId="77777777" w:rsidR="00907249" w:rsidRPr="004769BC" w:rsidRDefault="00907249" w:rsidP="009B519F">
            <w:pPr>
              <w:rPr>
                <w:rFonts w:cs="Arial"/>
                <w:szCs w:val="20"/>
              </w:rPr>
            </w:pPr>
            <w:r>
              <w:rPr>
                <w:rFonts w:cs="Arial"/>
                <w:szCs w:val="20"/>
              </w:rPr>
              <w:fldChar w:fldCharType="begin">
                <w:ffData>
                  <w:name w:val="Text35"/>
                  <w:enabled/>
                  <w:calcOnExit w:val="0"/>
                  <w:textInput/>
                </w:ffData>
              </w:fldChar>
            </w:r>
            <w:bookmarkStart w:id="1" w:name="Text35"/>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
          </w:p>
        </w:tc>
      </w:tr>
      <w:tr w:rsidR="00907249" w:rsidRPr="004769BC" w14:paraId="5F504AF0" w14:textId="77777777" w:rsidTr="005F3DD4">
        <w:trPr>
          <w:trHeight w:hRule="exact" w:val="567"/>
        </w:trPr>
        <w:tc>
          <w:tcPr>
            <w:tcW w:w="959" w:type="dxa"/>
          </w:tcPr>
          <w:p w14:paraId="50D4F752" w14:textId="77777777" w:rsidR="00907249" w:rsidRPr="00DA7473" w:rsidRDefault="00907249" w:rsidP="00D9697A">
            <w:pPr>
              <w:rPr>
                <w:rFonts w:cs="Arial"/>
                <w:szCs w:val="20"/>
              </w:rPr>
            </w:pPr>
          </w:p>
          <w:p w14:paraId="1520E3E0" w14:textId="77777777" w:rsidR="00907249" w:rsidRPr="00DA7473" w:rsidRDefault="00907249" w:rsidP="00D9697A">
            <w:pPr>
              <w:rPr>
                <w:rFonts w:cs="Arial"/>
                <w:szCs w:val="20"/>
              </w:rPr>
            </w:pPr>
            <w:r w:rsidRPr="00DA7473">
              <w:rPr>
                <w:rFonts w:cs="Arial"/>
                <w:szCs w:val="20"/>
              </w:rPr>
              <w:t>PLZ Ort</w:t>
            </w:r>
          </w:p>
        </w:tc>
        <w:tc>
          <w:tcPr>
            <w:tcW w:w="8536" w:type="dxa"/>
            <w:gridSpan w:val="4"/>
            <w:tcBorders>
              <w:top w:val="single" w:sz="6" w:space="0" w:color="auto"/>
              <w:bottom w:val="single" w:sz="6" w:space="0" w:color="auto"/>
            </w:tcBorders>
          </w:tcPr>
          <w:p w14:paraId="29D2CF1C" w14:textId="77777777" w:rsidR="00907249" w:rsidRDefault="00907249" w:rsidP="00D9697A">
            <w:pPr>
              <w:rPr>
                <w:rFonts w:cs="Arial"/>
                <w:szCs w:val="20"/>
              </w:rPr>
            </w:pPr>
          </w:p>
          <w:p w14:paraId="17602AA2" w14:textId="77777777" w:rsidR="00907249" w:rsidRPr="004769BC" w:rsidRDefault="00907249" w:rsidP="009B519F">
            <w:pPr>
              <w:rPr>
                <w:rFonts w:cs="Arial"/>
                <w:szCs w:val="20"/>
              </w:rPr>
            </w:pPr>
            <w:r>
              <w:rPr>
                <w:rFonts w:cs="Arial"/>
                <w:szCs w:val="20"/>
              </w:rPr>
              <w:fldChar w:fldCharType="begin">
                <w:ffData>
                  <w:name w:val="Text36"/>
                  <w:enabled/>
                  <w:calcOnExit w:val="0"/>
                  <w:textInput/>
                </w:ffData>
              </w:fldChar>
            </w:r>
            <w:bookmarkStart w:id="2" w:name="Text36"/>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
          </w:p>
        </w:tc>
      </w:tr>
      <w:tr w:rsidR="00D9697A" w:rsidRPr="004769BC" w14:paraId="3A98E2B2" w14:textId="77777777" w:rsidTr="005F3DD4">
        <w:trPr>
          <w:trHeight w:hRule="exact" w:val="567"/>
        </w:trPr>
        <w:tc>
          <w:tcPr>
            <w:tcW w:w="959" w:type="dxa"/>
          </w:tcPr>
          <w:p w14:paraId="2657BAF9" w14:textId="77777777" w:rsidR="0067101A" w:rsidRPr="00DA7473" w:rsidRDefault="0067101A" w:rsidP="0067101A">
            <w:pPr>
              <w:rPr>
                <w:rFonts w:cs="Arial"/>
                <w:szCs w:val="20"/>
              </w:rPr>
            </w:pPr>
          </w:p>
          <w:p w14:paraId="0EAC9782" w14:textId="77777777" w:rsidR="00884020" w:rsidRPr="00DA7473" w:rsidRDefault="00931BD1" w:rsidP="0067101A">
            <w:pPr>
              <w:rPr>
                <w:rFonts w:cs="Arial"/>
                <w:szCs w:val="20"/>
              </w:rPr>
            </w:pPr>
            <w:r w:rsidRPr="00DA7473">
              <w:rPr>
                <w:rFonts w:cs="Arial"/>
                <w:szCs w:val="20"/>
              </w:rPr>
              <w:t>Telefon</w:t>
            </w:r>
          </w:p>
        </w:tc>
        <w:tc>
          <w:tcPr>
            <w:tcW w:w="4252" w:type="dxa"/>
            <w:gridSpan w:val="2"/>
            <w:tcBorders>
              <w:top w:val="single" w:sz="6" w:space="0" w:color="auto"/>
              <w:bottom w:val="single" w:sz="6" w:space="0" w:color="auto"/>
            </w:tcBorders>
          </w:tcPr>
          <w:p w14:paraId="0E3D20C9" w14:textId="77777777" w:rsidR="00884020" w:rsidRDefault="00884020" w:rsidP="0067101A">
            <w:pPr>
              <w:rPr>
                <w:rFonts w:cs="Arial"/>
                <w:szCs w:val="20"/>
              </w:rPr>
            </w:pPr>
          </w:p>
          <w:p w14:paraId="5A1F683B" w14:textId="77777777" w:rsidR="0067101A" w:rsidRPr="004769BC" w:rsidRDefault="0067101A" w:rsidP="009B519F">
            <w:pPr>
              <w:rPr>
                <w:rFonts w:cs="Arial"/>
                <w:szCs w:val="20"/>
              </w:rPr>
            </w:pPr>
            <w:r>
              <w:rPr>
                <w:rFonts w:cs="Arial"/>
                <w:szCs w:val="20"/>
              </w:rPr>
              <w:fldChar w:fldCharType="begin">
                <w:ffData>
                  <w:name w:val="Text28"/>
                  <w:enabled/>
                  <w:calcOnExit w:val="0"/>
                  <w:textInput/>
                </w:ffData>
              </w:fldChar>
            </w:r>
            <w:bookmarkStart w:id="3" w:name="Text2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
          </w:p>
        </w:tc>
        <w:tc>
          <w:tcPr>
            <w:tcW w:w="993" w:type="dxa"/>
            <w:tcBorders>
              <w:top w:val="single" w:sz="6" w:space="0" w:color="auto"/>
            </w:tcBorders>
          </w:tcPr>
          <w:p w14:paraId="01EE7588" w14:textId="77777777" w:rsidR="0067101A" w:rsidRPr="00DA7473" w:rsidRDefault="0067101A" w:rsidP="0067101A">
            <w:pPr>
              <w:rPr>
                <w:rFonts w:cs="Arial"/>
                <w:szCs w:val="20"/>
              </w:rPr>
            </w:pPr>
          </w:p>
          <w:p w14:paraId="341F8A92" w14:textId="77777777" w:rsidR="00884020" w:rsidRPr="00DA7473" w:rsidRDefault="00931BD1" w:rsidP="0067101A">
            <w:pPr>
              <w:rPr>
                <w:rFonts w:cs="Arial"/>
                <w:szCs w:val="20"/>
              </w:rPr>
            </w:pPr>
            <w:r w:rsidRPr="00DA7473">
              <w:rPr>
                <w:rFonts w:cs="Arial"/>
                <w:szCs w:val="20"/>
              </w:rPr>
              <w:t>Telefax</w:t>
            </w:r>
          </w:p>
        </w:tc>
        <w:tc>
          <w:tcPr>
            <w:tcW w:w="3291" w:type="dxa"/>
            <w:tcBorders>
              <w:top w:val="single" w:sz="6" w:space="0" w:color="auto"/>
              <w:bottom w:val="single" w:sz="6" w:space="0" w:color="auto"/>
            </w:tcBorders>
          </w:tcPr>
          <w:p w14:paraId="3913C44E" w14:textId="77777777" w:rsidR="00884020" w:rsidRDefault="00884020" w:rsidP="0067101A">
            <w:pPr>
              <w:rPr>
                <w:rFonts w:cs="Arial"/>
                <w:szCs w:val="20"/>
              </w:rPr>
            </w:pPr>
          </w:p>
          <w:p w14:paraId="465EB6D5" w14:textId="77777777" w:rsidR="0067101A" w:rsidRPr="004769BC" w:rsidRDefault="0067101A" w:rsidP="009B519F">
            <w:pPr>
              <w:rPr>
                <w:rFonts w:cs="Arial"/>
                <w:szCs w:val="20"/>
              </w:rPr>
            </w:pPr>
            <w:r>
              <w:rPr>
                <w:rFonts w:cs="Arial"/>
                <w:szCs w:val="20"/>
              </w:rPr>
              <w:fldChar w:fldCharType="begin">
                <w:ffData>
                  <w:name w:val="Text29"/>
                  <w:enabled/>
                  <w:calcOnExit w:val="0"/>
                  <w:textInput/>
                </w:ffData>
              </w:fldChar>
            </w:r>
            <w:bookmarkStart w:id="4" w:name="Text29"/>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4"/>
          </w:p>
        </w:tc>
      </w:tr>
      <w:tr w:rsidR="00D9697A" w:rsidRPr="004769BC" w14:paraId="3C16CF90" w14:textId="77777777" w:rsidTr="005F3DD4">
        <w:trPr>
          <w:trHeight w:hRule="exact" w:val="567"/>
        </w:trPr>
        <w:tc>
          <w:tcPr>
            <w:tcW w:w="959" w:type="dxa"/>
          </w:tcPr>
          <w:p w14:paraId="163D8DEC" w14:textId="77777777" w:rsidR="0067101A" w:rsidRPr="00DA7473" w:rsidRDefault="0067101A" w:rsidP="0067101A">
            <w:pPr>
              <w:rPr>
                <w:rFonts w:cs="Arial"/>
                <w:szCs w:val="20"/>
              </w:rPr>
            </w:pPr>
          </w:p>
          <w:p w14:paraId="527A669B" w14:textId="77777777" w:rsidR="00884020" w:rsidRPr="00DA7473" w:rsidRDefault="00931BD1" w:rsidP="0067101A">
            <w:pPr>
              <w:rPr>
                <w:rFonts w:cs="Arial"/>
                <w:szCs w:val="20"/>
              </w:rPr>
            </w:pPr>
            <w:r w:rsidRPr="00DA7473">
              <w:rPr>
                <w:rFonts w:cs="Arial"/>
                <w:szCs w:val="20"/>
              </w:rPr>
              <w:t>E-Mail</w:t>
            </w:r>
          </w:p>
        </w:tc>
        <w:tc>
          <w:tcPr>
            <w:tcW w:w="4252" w:type="dxa"/>
            <w:gridSpan w:val="2"/>
            <w:tcBorders>
              <w:bottom w:val="single" w:sz="6" w:space="0" w:color="auto"/>
            </w:tcBorders>
          </w:tcPr>
          <w:p w14:paraId="3CBF3A46" w14:textId="77777777" w:rsidR="00884020" w:rsidRDefault="00884020" w:rsidP="0067101A">
            <w:pPr>
              <w:rPr>
                <w:rFonts w:cs="Arial"/>
                <w:szCs w:val="20"/>
              </w:rPr>
            </w:pPr>
          </w:p>
          <w:p w14:paraId="0F2B73D6" w14:textId="77777777" w:rsidR="0067101A" w:rsidRPr="004769BC" w:rsidRDefault="0067101A" w:rsidP="009B519F">
            <w:pPr>
              <w:rPr>
                <w:rFonts w:cs="Arial"/>
                <w:szCs w:val="20"/>
              </w:rPr>
            </w:pPr>
            <w:r>
              <w:rPr>
                <w:rFonts w:cs="Arial"/>
                <w:szCs w:val="20"/>
              </w:rPr>
              <w:fldChar w:fldCharType="begin">
                <w:ffData>
                  <w:name w:val="Text30"/>
                  <w:enabled/>
                  <w:calcOnExit w:val="0"/>
                  <w:textInput/>
                </w:ffData>
              </w:fldChar>
            </w:r>
            <w:bookmarkStart w:id="5" w:name="Text3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5"/>
          </w:p>
        </w:tc>
        <w:tc>
          <w:tcPr>
            <w:tcW w:w="993" w:type="dxa"/>
          </w:tcPr>
          <w:p w14:paraId="11079B82" w14:textId="77777777" w:rsidR="0067101A" w:rsidRPr="00DA7473" w:rsidRDefault="0067101A" w:rsidP="0067101A">
            <w:pPr>
              <w:rPr>
                <w:rFonts w:cs="Arial"/>
                <w:szCs w:val="20"/>
              </w:rPr>
            </w:pPr>
          </w:p>
          <w:p w14:paraId="6BE577A1" w14:textId="77777777" w:rsidR="00A2111C" w:rsidRPr="00DA7473" w:rsidRDefault="00931BD1" w:rsidP="0067101A">
            <w:pPr>
              <w:rPr>
                <w:rFonts w:cs="Arial"/>
                <w:szCs w:val="20"/>
              </w:rPr>
            </w:pPr>
            <w:r w:rsidRPr="00DA7473">
              <w:rPr>
                <w:rFonts w:cs="Arial"/>
                <w:szCs w:val="20"/>
              </w:rPr>
              <w:t>Internet</w:t>
            </w:r>
          </w:p>
        </w:tc>
        <w:tc>
          <w:tcPr>
            <w:tcW w:w="3291" w:type="dxa"/>
            <w:tcBorders>
              <w:bottom w:val="single" w:sz="6" w:space="0" w:color="auto"/>
            </w:tcBorders>
          </w:tcPr>
          <w:p w14:paraId="5D2B5E89" w14:textId="77777777" w:rsidR="00884020" w:rsidRDefault="00884020" w:rsidP="0067101A">
            <w:pPr>
              <w:rPr>
                <w:rFonts w:cs="Arial"/>
                <w:szCs w:val="20"/>
              </w:rPr>
            </w:pPr>
          </w:p>
          <w:p w14:paraId="63D6A222" w14:textId="77777777" w:rsidR="0067101A" w:rsidRPr="004769BC" w:rsidRDefault="0067101A" w:rsidP="009B519F">
            <w:pPr>
              <w:rPr>
                <w:rFonts w:cs="Arial"/>
                <w:szCs w:val="20"/>
              </w:rPr>
            </w:pPr>
            <w:r>
              <w:rPr>
                <w:rFonts w:cs="Arial"/>
                <w:szCs w:val="20"/>
              </w:rPr>
              <w:fldChar w:fldCharType="begin">
                <w:ffData>
                  <w:name w:val="Text31"/>
                  <w:enabled/>
                  <w:calcOnExit w:val="0"/>
                  <w:textInput/>
                </w:ffData>
              </w:fldChar>
            </w:r>
            <w:bookmarkStart w:id="6" w:name="Text3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6"/>
          </w:p>
        </w:tc>
      </w:tr>
      <w:tr w:rsidR="00D9697A" w:rsidRPr="004769BC" w14:paraId="30B2BD29" w14:textId="77777777" w:rsidTr="005F3DD4">
        <w:trPr>
          <w:trHeight w:hRule="exact" w:val="567"/>
        </w:trPr>
        <w:tc>
          <w:tcPr>
            <w:tcW w:w="1668" w:type="dxa"/>
            <w:gridSpan w:val="2"/>
          </w:tcPr>
          <w:p w14:paraId="52259FA7" w14:textId="77777777" w:rsidR="00907249" w:rsidRPr="00DA7473" w:rsidRDefault="00907249" w:rsidP="0067101A">
            <w:pPr>
              <w:rPr>
                <w:rFonts w:cs="Arial"/>
                <w:szCs w:val="20"/>
              </w:rPr>
            </w:pPr>
          </w:p>
          <w:p w14:paraId="086AA96E" w14:textId="77777777" w:rsidR="00A2111C" w:rsidRPr="00DA7473" w:rsidRDefault="00931BD1" w:rsidP="0067101A">
            <w:pPr>
              <w:rPr>
                <w:rFonts w:cs="Arial"/>
                <w:szCs w:val="20"/>
              </w:rPr>
            </w:pPr>
            <w:r w:rsidRPr="00DA7473">
              <w:rPr>
                <w:rFonts w:cs="Arial"/>
                <w:szCs w:val="20"/>
              </w:rPr>
              <w:t>Sachbearbeiter</w:t>
            </w:r>
          </w:p>
        </w:tc>
        <w:tc>
          <w:tcPr>
            <w:tcW w:w="7827" w:type="dxa"/>
            <w:gridSpan w:val="3"/>
            <w:tcBorders>
              <w:bottom w:val="single" w:sz="6" w:space="0" w:color="auto"/>
            </w:tcBorders>
          </w:tcPr>
          <w:p w14:paraId="7EF299AE" w14:textId="77777777" w:rsidR="00A2111C" w:rsidRDefault="00A2111C" w:rsidP="0067101A">
            <w:pPr>
              <w:rPr>
                <w:rFonts w:cs="Arial"/>
                <w:szCs w:val="20"/>
              </w:rPr>
            </w:pPr>
          </w:p>
          <w:p w14:paraId="3BFE954F" w14:textId="77777777" w:rsidR="00DA7473" w:rsidRPr="004769BC" w:rsidRDefault="00DA7473" w:rsidP="00A122E6">
            <w:pPr>
              <w:rPr>
                <w:rFonts w:cs="Arial"/>
                <w:szCs w:val="20"/>
              </w:rPr>
            </w:pPr>
            <w:r>
              <w:rPr>
                <w:rFonts w:cs="Arial"/>
                <w:szCs w:val="20"/>
              </w:rPr>
              <w:fldChar w:fldCharType="begin">
                <w:ffData>
                  <w:name w:val="Text37"/>
                  <w:enabled/>
                  <w:calcOnExit w:val="0"/>
                  <w:textInput/>
                </w:ffData>
              </w:fldChar>
            </w:r>
            <w:bookmarkStart w:id="7" w:name="Text37"/>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7"/>
          </w:p>
        </w:tc>
      </w:tr>
      <w:tr w:rsidR="00A122E6" w:rsidRPr="004769BC" w14:paraId="4DEE3336" w14:textId="77777777" w:rsidTr="005F3DD4">
        <w:trPr>
          <w:trHeight w:hRule="exact" w:val="567"/>
        </w:trPr>
        <w:tc>
          <w:tcPr>
            <w:tcW w:w="1668" w:type="dxa"/>
            <w:gridSpan w:val="2"/>
          </w:tcPr>
          <w:p w14:paraId="540F8FFB" w14:textId="77777777" w:rsidR="00A122E6" w:rsidRDefault="00A122E6" w:rsidP="0067101A">
            <w:pPr>
              <w:rPr>
                <w:rFonts w:cs="Arial"/>
                <w:szCs w:val="20"/>
              </w:rPr>
            </w:pPr>
          </w:p>
          <w:p w14:paraId="741371F6" w14:textId="77777777" w:rsidR="00A122E6" w:rsidRPr="00DA7473" w:rsidRDefault="00A122E6" w:rsidP="0067101A">
            <w:pPr>
              <w:rPr>
                <w:rFonts w:cs="Arial"/>
                <w:szCs w:val="20"/>
              </w:rPr>
            </w:pPr>
          </w:p>
        </w:tc>
        <w:tc>
          <w:tcPr>
            <w:tcW w:w="7827" w:type="dxa"/>
            <w:gridSpan w:val="3"/>
            <w:tcBorders>
              <w:bottom w:val="single" w:sz="6" w:space="0" w:color="auto"/>
            </w:tcBorders>
          </w:tcPr>
          <w:p w14:paraId="2907EC25" w14:textId="77777777" w:rsidR="00A122E6" w:rsidRDefault="00A122E6" w:rsidP="0067101A">
            <w:pPr>
              <w:rPr>
                <w:rFonts w:cs="Arial"/>
                <w:szCs w:val="20"/>
              </w:rPr>
            </w:pPr>
          </w:p>
          <w:p w14:paraId="2FFB11FF" w14:textId="77777777" w:rsidR="00A122E6" w:rsidRDefault="00A122E6" w:rsidP="00A122E6">
            <w:pPr>
              <w:rPr>
                <w:rFonts w:cs="Arial"/>
                <w:szCs w:val="20"/>
              </w:rPr>
            </w:pPr>
            <w:r>
              <w:rPr>
                <w:rFonts w:cs="Arial"/>
                <w:szCs w:val="20"/>
              </w:rPr>
              <w:fldChar w:fldCharType="begin">
                <w:ffData>
                  <w:name w:val="Text44"/>
                  <w:enabled/>
                  <w:calcOnExit w:val="0"/>
                  <w:textInput/>
                </w:ffData>
              </w:fldChar>
            </w:r>
            <w:bookmarkStart w:id="8" w:name="Text44"/>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8"/>
          </w:p>
        </w:tc>
      </w:tr>
      <w:tr w:rsidR="00034E3B" w:rsidRPr="004769BC" w14:paraId="259D38A5" w14:textId="77777777" w:rsidTr="005F3DD4">
        <w:tc>
          <w:tcPr>
            <w:tcW w:w="9495" w:type="dxa"/>
            <w:gridSpan w:val="5"/>
          </w:tcPr>
          <w:p w14:paraId="462F74B6" w14:textId="77777777" w:rsidR="00034E3B" w:rsidRPr="004769BC" w:rsidRDefault="00034E3B" w:rsidP="00181DA6">
            <w:pPr>
              <w:rPr>
                <w:rFonts w:cs="Arial"/>
                <w:szCs w:val="20"/>
              </w:rPr>
            </w:pPr>
          </w:p>
        </w:tc>
      </w:tr>
      <w:tr w:rsidR="00A2111C" w:rsidRPr="00931BD1" w14:paraId="7C42A8C4" w14:textId="77777777" w:rsidTr="005F3DD4">
        <w:tc>
          <w:tcPr>
            <w:tcW w:w="9495" w:type="dxa"/>
            <w:gridSpan w:val="5"/>
          </w:tcPr>
          <w:p w14:paraId="1B92D335" w14:textId="77777777" w:rsidR="00A122E6" w:rsidRDefault="00812BDC" w:rsidP="00181DA6">
            <w:pPr>
              <w:rPr>
                <w:rFonts w:cs="Arial"/>
                <w:b/>
                <w:szCs w:val="20"/>
              </w:rPr>
            </w:pPr>
            <w:r>
              <w:rPr>
                <w:rFonts w:cs="Arial"/>
                <w:b/>
                <w:szCs w:val="20"/>
              </w:rPr>
              <w:t xml:space="preserve">Name und </w:t>
            </w:r>
            <w:r w:rsidR="00A122E6">
              <w:rPr>
                <w:rFonts w:cs="Arial"/>
                <w:b/>
                <w:szCs w:val="20"/>
              </w:rPr>
              <w:t>Telefon des Außendienstmitarbeiters oder</w:t>
            </w:r>
          </w:p>
          <w:p w14:paraId="6ABD53BF" w14:textId="77777777" w:rsidR="00A2111C" w:rsidRPr="00931BD1" w:rsidRDefault="00DA7473" w:rsidP="00181DA6">
            <w:pPr>
              <w:rPr>
                <w:rFonts w:cs="Arial"/>
                <w:b/>
                <w:szCs w:val="20"/>
              </w:rPr>
            </w:pPr>
            <w:r>
              <w:rPr>
                <w:rFonts w:cs="Arial"/>
                <w:b/>
                <w:szCs w:val="20"/>
              </w:rPr>
              <w:t>Name, Telefon und Anschrift</w:t>
            </w:r>
            <w:r w:rsidR="00A2111C" w:rsidRPr="00931BD1">
              <w:rPr>
                <w:rFonts w:cs="Arial"/>
                <w:b/>
                <w:szCs w:val="20"/>
              </w:rPr>
              <w:t xml:space="preserve"> des Vertreters in Hambu</w:t>
            </w:r>
            <w:r w:rsidR="00A122E6">
              <w:rPr>
                <w:rFonts w:cs="Arial"/>
                <w:b/>
                <w:szCs w:val="20"/>
              </w:rPr>
              <w:t>rg bei auswärtigen Firmen</w:t>
            </w:r>
          </w:p>
        </w:tc>
      </w:tr>
      <w:tr w:rsidR="00A2111C" w:rsidRPr="004769BC" w14:paraId="107163DA" w14:textId="77777777" w:rsidTr="005F3DD4">
        <w:trPr>
          <w:trHeight w:hRule="exact" w:val="567"/>
        </w:trPr>
        <w:tc>
          <w:tcPr>
            <w:tcW w:w="9495" w:type="dxa"/>
            <w:gridSpan w:val="5"/>
            <w:tcBorders>
              <w:bottom w:val="single" w:sz="6" w:space="0" w:color="auto"/>
            </w:tcBorders>
          </w:tcPr>
          <w:p w14:paraId="24515400" w14:textId="77777777" w:rsidR="00A2111C" w:rsidRDefault="00A2111C" w:rsidP="0067101A">
            <w:pPr>
              <w:rPr>
                <w:rFonts w:cs="Arial"/>
                <w:szCs w:val="20"/>
              </w:rPr>
            </w:pPr>
          </w:p>
          <w:p w14:paraId="5F1053F2" w14:textId="77777777" w:rsidR="0067101A" w:rsidRPr="004769BC" w:rsidRDefault="0067101A" w:rsidP="009B519F">
            <w:pPr>
              <w:rPr>
                <w:rFonts w:cs="Arial"/>
                <w:szCs w:val="20"/>
              </w:rPr>
            </w:pPr>
            <w:r>
              <w:rPr>
                <w:rFonts w:cs="Arial"/>
                <w:szCs w:val="20"/>
              </w:rPr>
              <w:fldChar w:fldCharType="begin">
                <w:ffData>
                  <w:name w:val="Text32"/>
                  <w:enabled/>
                  <w:calcOnExit w:val="0"/>
                  <w:textInput/>
                </w:ffData>
              </w:fldChar>
            </w:r>
            <w:bookmarkStart w:id="9" w:name="Text3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9"/>
          </w:p>
        </w:tc>
      </w:tr>
      <w:tr w:rsidR="00A2111C" w:rsidRPr="004769BC" w14:paraId="35E35F85" w14:textId="77777777" w:rsidTr="005F3DD4">
        <w:trPr>
          <w:trHeight w:hRule="exact" w:val="567"/>
        </w:trPr>
        <w:tc>
          <w:tcPr>
            <w:tcW w:w="9495" w:type="dxa"/>
            <w:gridSpan w:val="5"/>
            <w:tcBorders>
              <w:top w:val="single" w:sz="6" w:space="0" w:color="auto"/>
              <w:bottom w:val="single" w:sz="6" w:space="0" w:color="auto"/>
            </w:tcBorders>
          </w:tcPr>
          <w:p w14:paraId="69105C1D" w14:textId="77777777" w:rsidR="00A2111C" w:rsidRDefault="00A2111C" w:rsidP="0067101A">
            <w:pPr>
              <w:rPr>
                <w:rFonts w:cs="Arial"/>
                <w:szCs w:val="20"/>
              </w:rPr>
            </w:pPr>
          </w:p>
          <w:p w14:paraId="33AAAE09" w14:textId="77777777" w:rsidR="0067101A" w:rsidRPr="004769BC" w:rsidRDefault="0067101A" w:rsidP="009B519F">
            <w:pPr>
              <w:rPr>
                <w:rFonts w:cs="Arial"/>
                <w:szCs w:val="20"/>
              </w:rPr>
            </w:pPr>
            <w:r>
              <w:rPr>
                <w:rFonts w:cs="Arial"/>
                <w:szCs w:val="20"/>
              </w:rPr>
              <w:fldChar w:fldCharType="begin">
                <w:ffData>
                  <w:name w:val="Text33"/>
                  <w:enabled/>
                  <w:calcOnExit w:val="0"/>
                  <w:textInput/>
                </w:ffData>
              </w:fldChar>
            </w:r>
            <w:bookmarkStart w:id="10" w:name="Text33"/>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0"/>
          </w:p>
        </w:tc>
      </w:tr>
    </w:tbl>
    <w:p w14:paraId="6ED43965" w14:textId="77777777" w:rsidR="00884020" w:rsidRDefault="00884020" w:rsidP="00181DA6">
      <w:pPr>
        <w:rPr>
          <w:rFonts w:cs="Arial"/>
        </w:rPr>
      </w:pPr>
    </w:p>
    <w:tbl>
      <w:tblPr>
        <w:tblW w:w="0" w:type="auto"/>
        <w:tblInd w:w="-113" w:type="dxa"/>
        <w:tblLayout w:type="fixed"/>
        <w:tblLook w:val="04A0" w:firstRow="1" w:lastRow="0" w:firstColumn="1" w:lastColumn="0" w:noHBand="0" w:noVBand="1"/>
      </w:tblPr>
      <w:tblGrid>
        <w:gridCol w:w="392"/>
        <w:gridCol w:w="236"/>
        <w:gridCol w:w="4118"/>
        <w:gridCol w:w="465"/>
        <w:gridCol w:w="236"/>
        <w:gridCol w:w="4047"/>
      </w:tblGrid>
      <w:tr w:rsidR="00CF0B9B" w:rsidRPr="00F73BE6" w14:paraId="59A80F44" w14:textId="77777777" w:rsidTr="005F3DD4">
        <w:tc>
          <w:tcPr>
            <w:tcW w:w="9494" w:type="dxa"/>
            <w:gridSpan w:val="6"/>
            <w:shd w:val="clear" w:color="auto" w:fill="B2B2B2"/>
          </w:tcPr>
          <w:p w14:paraId="5EAACDDA" w14:textId="77777777" w:rsidR="00CF0B9B" w:rsidRPr="00F73BE6" w:rsidRDefault="00CF0B9B" w:rsidP="00F73BE6">
            <w:pPr>
              <w:spacing w:before="60" w:after="60"/>
              <w:jc w:val="center"/>
              <w:rPr>
                <w:rFonts w:cs="Arial"/>
                <w:b/>
                <w:szCs w:val="20"/>
              </w:rPr>
            </w:pPr>
            <w:r w:rsidRPr="00F73BE6">
              <w:rPr>
                <w:rFonts w:cs="Arial"/>
                <w:b/>
                <w:szCs w:val="20"/>
              </w:rPr>
              <w:t>Vergabeart</w:t>
            </w:r>
          </w:p>
        </w:tc>
      </w:tr>
      <w:tr w:rsidR="00CF0B9B" w:rsidRPr="00F73BE6" w14:paraId="0A41C9CC" w14:textId="77777777" w:rsidTr="005F3DD4">
        <w:tc>
          <w:tcPr>
            <w:tcW w:w="9494" w:type="dxa"/>
            <w:gridSpan w:val="6"/>
          </w:tcPr>
          <w:p w14:paraId="1F5E9333" w14:textId="77777777" w:rsidR="00CF0B9B" w:rsidRPr="00F73BE6" w:rsidRDefault="00CF0B9B" w:rsidP="00181DA6">
            <w:pPr>
              <w:rPr>
                <w:rFonts w:cs="Arial"/>
                <w:szCs w:val="20"/>
              </w:rPr>
            </w:pPr>
          </w:p>
        </w:tc>
      </w:tr>
      <w:tr w:rsidR="00CF0B9B" w:rsidRPr="00F73BE6" w14:paraId="3B6EDBD2" w14:textId="77777777" w:rsidTr="005F3DD4">
        <w:tc>
          <w:tcPr>
            <w:tcW w:w="4746" w:type="dxa"/>
            <w:gridSpan w:val="3"/>
          </w:tcPr>
          <w:p w14:paraId="18E7486A" w14:textId="77777777" w:rsidR="00CF0B9B" w:rsidRPr="00F73BE6" w:rsidRDefault="00CF0B9B" w:rsidP="00181DA6">
            <w:pPr>
              <w:rPr>
                <w:rFonts w:cs="Arial"/>
                <w:b/>
                <w:szCs w:val="20"/>
              </w:rPr>
            </w:pPr>
            <w:r w:rsidRPr="00F73BE6">
              <w:rPr>
                <w:rFonts w:cs="Arial"/>
                <w:b/>
                <w:szCs w:val="20"/>
              </w:rPr>
              <w:t>Nationale Vergabe</w:t>
            </w:r>
          </w:p>
        </w:tc>
        <w:tc>
          <w:tcPr>
            <w:tcW w:w="4748" w:type="dxa"/>
            <w:gridSpan w:val="3"/>
          </w:tcPr>
          <w:p w14:paraId="7BD1D1E9" w14:textId="77777777" w:rsidR="00CF0B9B" w:rsidRPr="00F73BE6" w:rsidRDefault="00CF0B9B" w:rsidP="00181DA6">
            <w:pPr>
              <w:rPr>
                <w:rFonts w:cs="Arial"/>
                <w:b/>
                <w:szCs w:val="20"/>
              </w:rPr>
            </w:pPr>
            <w:r w:rsidRPr="00F73BE6">
              <w:rPr>
                <w:rFonts w:cs="Arial"/>
                <w:b/>
                <w:szCs w:val="20"/>
              </w:rPr>
              <w:t>EU-Vergabe</w:t>
            </w:r>
          </w:p>
        </w:tc>
      </w:tr>
      <w:tr w:rsidR="00CF0B9B" w:rsidRPr="00F73BE6" w14:paraId="71B22775" w14:textId="77777777" w:rsidTr="005F3DD4">
        <w:tc>
          <w:tcPr>
            <w:tcW w:w="9494" w:type="dxa"/>
            <w:gridSpan w:val="6"/>
          </w:tcPr>
          <w:p w14:paraId="26F3CAA7" w14:textId="77777777" w:rsidR="00CF0B9B" w:rsidRPr="00F73BE6" w:rsidRDefault="00CF0B9B" w:rsidP="00181DA6">
            <w:pPr>
              <w:rPr>
                <w:rFonts w:cs="Arial"/>
                <w:szCs w:val="20"/>
              </w:rPr>
            </w:pPr>
          </w:p>
        </w:tc>
      </w:tr>
      <w:tr w:rsidR="00CF0B9B" w:rsidRPr="00F73BE6" w14:paraId="326140BD"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5AA09595"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5D976C7D"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1529DED0" w14:textId="77777777" w:rsidR="00CF0B9B" w:rsidRPr="00F73BE6" w:rsidRDefault="00916892" w:rsidP="00181DA6">
            <w:pPr>
              <w:rPr>
                <w:rFonts w:cs="Arial"/>
                <w:szCs w:val="20"/>
              </w:rPr>
            </w:pPr>
            <w:r w:rsidRPr="00F73BE6">
              <w:rPr>
                <w:rFonts w:cs="Arial"/>
                <w:szCs w:val="20"/>
              </w:rPr>
              <w:t>Öffentliche Ausschreibung</w:t>
            </w:r>
          </w:p>
        </w:tc>
        <w:tc>
          <w:tcPr>
            <w:tcW w:w="465" w:type="dxa"/>
            <w:tcBorders>
              <w:top w:val="single" w:sz="6" w:space="0" w:color="auto"/>
              <w:left w:val="single" w:sz="6" w:space="0" w:color="auto"/>
              <w:bottom w:val="single" w:sz="6" w:space="0" w:color="auto"/>
              <w:right w:val="single" w:sz="6" w:space="0" w:color="auto"/>
            </w:tcBorders>
            <w:vAlign w:val="center"/>
          </w:tcPr>
          <w:p w14:paraId="02559E85" w14:textId="77777777" w:rsidR="00CF0B9B" w:rsidRPr="00F73BE6" w:rsidRDefault="00B91151" w:rsidP="00F73BE6">
            <w:pPr>
              <w:jc w:val="center"/>
              <w:rPr>
                <w:rFonts w:cs="Arial"/>
                <w:szCs w:val="20"/>
              </w:rPr>
            </w:pPr>
            <w:r>
              <w:rPr>
                <w:rFonts w:cs="Arial"/>
                <w:szCs w:val="20"/>
              </w:rPr>
              <w:t>X</w:t>
            </w:r>
          </w:p>
        </w:tc>
        <w:tc>
          <w:tcPr>
            <w:tcW w:w="236" w:type="dxa"/>
            <w:tcBorders>
              <w:left w:val="single" w:sz="6" w:space="0" w:color="auto"/>
            </w:tcBorders>
            <w:vAlign w:val="center"/>
          </w:tcPr>
          <w:p w14:paraId="29AEF656" w14:textId="77777777" w:rsidR="00CF0B9B" w:rsidRPr="00F73BE6" w:rsidRDefault="00CF0B9B" w:rsidP="00F73BE6">
            <w:pPr>
              <w:jc w:val="center"/>
              <w:rPr>
                <w:rFonts w:cs="Arial"/>
                <w:sz w:val="4"/>
                <w:szCs w:val="4"/>
              </w:rPr>
            </w:pPr>
          </w:p>
        </w:tc>
        <w:tc>
          <w:tcPr>
            <w:tcW w:w="4047" w:type="dxa"/>
          </w:tcPr>
          <w:p w14:paraId="382D068E" w14:textId="77777777" w:rsidR="00CF0B9B" w:rsidRPr="00F73BE6" w:rsidRDefault="00916892" w:rsidP="00181DA6">
            <w:pPr>
              <w:rPr>
                <w:rFonts w:cs="Arial"/>
                <w:szCs w:val="20"/>
              </w:rPr>
            </w:pPr>
            <w:r w:rsidRPr="00F73BE6">
              <w:rPr>
                <w:rFonts w:cs="Arial"/>
                <w:szCs w:val="20"/>
              </w:rPr>
              <w:t>Offenes Verfahren</w:t>
            </w:r>
          </w:p>
        </w:tc>
      </w:tr>
      <w:tr w:rsidR="00CF0B9B" w:rsidRPr="00F73BE6" w14:paraId="36EDEF6B" w14:textId="77777777" w:rsidTr="005F3DD4">
        <w:tc>
          <w:tcPr>
            <w:tcW w:w="392" w:type="dxa"/>
            <w:tcBorders>
              <w:top w:val="single" w:sz="6" w:space="0" w:color="auto"/>
              <w:bottom w:val="single" w:sz="6" w:space="0" w:color="auto"/>
            </w:tcBorders>
            <w:vAlign w:val="center"/>
          </w:tcPr>
          <w:p w14:paraId="57FD739E" w14:textId="77777777" w:rsidR="00CF0B9B" w:rsidRPr="00F73BE6" w:rsidRDefault="00CF0B9B" w:rsidP="00F73BE6">
            <w:pPr>
              <w:jc w:val="center"/>
              <w:rPr>
                <w:rFonts w:cs="Arial"/>
                <w:szCs w:val="20"/>
              </w:rPr>
            </w:pPr>
          </w:p>
        </w:tc>
        <w:tc>
          <w:tcPr>
            <w:tcW w:w="236" w:type="dxa"/>
            <w:vAlign w:val="center"/>
          </w:tcPr>
          <w:p w14:paraId="31494FE3" w14:textId="77777777" w:rsidR="00CF0B9B" w:rsidRPr="00F73BE6" w:rsidRDefault="00CF0B9B" w:rsidP="00F73BE6">
            <w:pPr>
              <w:jc w:val="center"/>
              <w:rPr>
                <w:rFonts w:cs="Arial"/>
                <w:sz w:val="4"/>
                <w:szCs w:val="4"/>
              </w:rPr>
            </w:pPr>
          </w:p>
        </w:tc>
        <w:tc>
          <w:tcPr>
            <w:tcW w:w="4118" w:type="dxa"/>
          </w:tcPr>
          <w:p w14:paraId="648A88FC" w14:textId="77777777" w:rsidR="00CF0B9B" w:rsidRPr="00F73BE6" w:rsidRDefault="00CF0B9B" w:rsidP="00181DA6">
            <w:pPr>
              <w:rPr>
                <w:rFonts w:cs="Arial"/>
                <w:szCs w:val="20"/>
              </w:rPr>
            </w:pPr>
          </w:p>
        </w:tc>
        <w:tc>
          <w:tcPr>
            <w:tcW w:w="465" w:type="dxa"/>
            <w:tcBorders>
              <w:bottom w:val="single" w:sz="6" w:space="0" w:color="auto"/>
            </w:tcBorders>
            <w:vAlign w:val="center"/>
          </w:tcPr>
          <w:p w14:paraId="31B61D5D" w14:textId="77777777" w:rsidR="00CF0B9B" w:rsidRPr="00F73BE6" w:rsidRDefault="00CF0B9B" w:rsidP="00F73BE6">
            <w:pPr>
              <w:jc w:val="center"/>
              <w:rPr>
                <w:rFonts w:cs="Arial"/>
                <w:szCs w:val="20"/>
              </w:rPr>
            </w:pPr>
          </w:p>
        </w:tc>
        <w:tc>
          <w:tcPr>
            <w:tcW w:w="236" w:type="dxa"/>
            <w:vAlign w:val="center"/>
          </w:tcPr>
          <w:p w14:paraId="32914F41" w14:textId="77777777" w:rsidR="00CF0B9B" w:rsidRPr="00F73BE6" w:rsidRDefault="00CF0B9B" w:rsidP="00F73BE6">
            <w:pPr>
              <w:jc w:val="center"/>
              <w:rPr>
                <w:rFonts w:cs="Arial"/>
                <w:sz w:val="4"/>
                <w:szCs w:val="4"/>
              </w:rPr>
            </w:pPr>
          </w:p>
        </w:tc>
        <w:tc>
          <w:tcPr>
            <w:tcW w:w="4047" w:type="dxa"/>
          </w:tcPr>
          <w:p w14:paraId="0B9A3B9F" w14:textId="77777777" w:rsidR="00CF0B9B" w:rsidRPr="00F73BE6" w:rsidRDefault="00CF0B9B" w:rsidP="00181DA6">
            <w:pPr>
              <w:rPr>
                <w:rFonts w:cs="Arial"/>
                <w:szCs w:val="20"/>
              </w:rPr>
            </w:pPr>
          </w:p>
        </w:tc>
      </w:tr>
      <w:tr w:rsidR="00CF0B9B" w:rsidRPr="00F73BE6" w14:paraId="7F629B46"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6106BF99"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5AF147B7"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75593056" w14:textId="77777777" w:rsidR="00CF0B9B" w:rsidRPr="00F73BE6" w:rsidRDefault="00916892" w:rsidP="00181DA6">
            <w:pPr>
              <w:rPr>
                <w:rFonts w:cs="Arial"/>
                <w:szCs w:val="20"/>
              </w:rPr>
            </w:pPr>
            <w:r w:rsidRPr="00F73BE6">
              <w:rPr>
                <w:rFonts w:cs="Arial"/>
                <w:szCs w:val="20"/>
              </w:rPr>
              <w:t>Beschränkte Ausschreibung</w:t>
            </w:r>
          </w:p>
        </w:tc>
        <w:tc>
          <w:tcPr>
            <w:tcW w:w="465" w:type="dxa"/>
            <w:tcBorders>
              <w:top w:val="single" w:sz="6" w:space="0" w:color="auto"/>
              <w:left w:val="single" w:sz="6" w:space="0" w:color="auto"/>
              <w:bottom w:val="single" w:sz="6" w:space="0" w:color="auto"/>
              <w:right w:val="single" w:sz="6" w:space="0" w:color="auto"/>
            </w:tcBorders>
            <w:vAlign w:val="center"/>
          </w:tcPr>
          <w:p w14:paraId="79A052EB"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1699EEFE" w14:textId="77777777" w:rsidR="00CF0B9B" w:rsidRPr="00F73BE6" w:rsidRDefault="00CF0B9B" w:rsidP="00F73BE6">
            <w:pPr>
              <w:jc w:val="center"/>
              <w:rPr>
                <w:rFonts w:cs="Arial"/>
                <w:sz w:val="4"/>
                <w:szCs w:val="4"/>
              </w:rPr>
            </w:pPr>
          </w:p>
        </w:tc>
        <w:tc>
          <w:tcPr>
            <w:tcW w:w="4047" w:type="dxa"/>
          </w:tcPr>
          <w:p w14:paraId="2A725639" w14:textId="77777777" w:rsidR="00CF0B9B" w:rsidRPr="00F73BE6" w:rsidRDefault="00916892" w:rsidP="00181DA6">
            <w:pPr>
              <w:rPr>
                <w:rFonts w:cs="Arial"/>
                <w:szCs w:val="20"/>
              </w:rPr>
            </w:pPr>
            <w:r w:rsidRPr="00F73BE6">
              <w:rPr>
                <w:rFonts w:cs="Arial"/>
                <w:szCs w:val="20"/>
              </w:rPr>
              <w:t>Nichtoffenes Verfahren</w:t>
            </w:r>
          </w:p>
        </w:tc>
      </w:tr>
      <w:tr w:rsidR="00CF0B9B" w:rsidRPr="00F73BE6" w14:paraId="46AC33FF" w14:textId="77777777" w:rsidTr="005F3DD4">
        <w:tc>
          <w:tcPr>
            <w:tcW w:w="392" w:type="dxa"/>
            <w:tcBorders>
              <w:top w:val="single" w:sz="6" w:space="0" w:color="auto"/>
              <w:bottom w:val="single" w:sz="6" w:space="0" w:color="auto"/>
            </w:tcBorders>
            <w:vAlign w:val="center"/>
          </w:tcPr>
          <w:p w14:paraId="04EBD314" w14:textId="77777777" w:rsidR="00CF0B9B" w:rsidRPr="00F73BE6" w:rsidRDefault="00CF0B9B" w:rsidP="00F73BE6">
            <w:pPr>
              <w:jc w:val="center"/>
              <w:rPr>
                <w:rFonts w:cs="Arial"/>
                <w:szCs w:val="20"/>
              </w:rPr>
            </w:pPr>
          </w:p>
        </w:tc>
        <w:tc>
          <w:tcPr>
            <w:tcW w:w="236" w:type="dxa"/>
            <w:vAlign w:val="center"/>
          </w:tcPr>
          <w:p w14:paraId="660D6979" w14:textId="77777777" w:rsidR="00CF0B9B" w:rsidRPr="00F73BE6" w:rsidRDefault="00CF0B9B" w:rsidP="00F73BE6">
            <w:pPr>
              <w:jc w:val="center"/>
              <w:rPr>
                <w:rFonts w:cs="Arial"/>
                <w:sz w:val="4"/>
                <w:szCs w:val="4"/>
              </w:rPr>
            </w:pPr>
          </w:p>
        </w:tc>
        <w:tc>
          <w:tcPr>
            <w:tcW w:w="4118" w:type="dxa"/>
          </w:tcPr>
          <w:p w14:paraId="2B94448A" w14:textId="77777777" w:rsidR="00CF0B9B" w:rsidRPr="00F73BE6" w:rsidRDefault="00CF0B9B" w:rsidP="00181DA6">
            <w:pPr>
              <w:rPr>
                <w:rFonts w:cs="Arial"/>
                <w:szCs w:val="20"/>
              </w:rPr>
            </w:pPr>
          </w:p>
        </w:tc>
        <w:tc>
          <w:tcPr>
            <w:tcW w:w="465" w:type="dxa"/>
            <w:tcBorders>
              <w:top w:val="single" w:sz="6" w:space="0" w:color="auto"/>
              <w:bottom w:val="single" w:sz="6" w:space="0" w:color="auto"/>
            </w:tcBorders>
            <w:vAlign w:val="center"/>
          </w:tcPr>
          <w:p w14:paraId="72162617" w14:textId="77777777" w:rsidR="00CF0B9B" w:rsidRPr="00F73BE6" w:rsidRDefault="00CF0B9B" w:rsidP="00F73BE6">
            <w:pPr>
              <w:jc w:val="center"/>
              <w:rPr>
                <w:rFonts w:cs="Arial"/>
                <w:szCs w:val="20"/>
              </w:rPr>
            </w:pPr>
          </w:p>
        </w:tc>
        <w:tc>
          <w:tcPr>
            <w:tcW w:w="236" w:type="dxa"/>
            <w:vAlign w:val="center"/>
          </w:tcPr>
          <w:p w14:paraId="56C036E4" w14:textId="77777777" w:rsidR="00CF0B9B" w:rsidRPr="00F73BE6" w:rsidRDefault="00CF0B9B" w:rsidP="00F73BE6">
            <w:pPr>
              <w:jc w:val="center"/>
              <w:rPr>
                <w:rFonts w:cs="Arial"/>
                <w:sz w:val="4"/>
                <w:szCs w:val="4"/>
              </w:rPr>
            </w:pPr>
          </w:p>
        </w:tc>
        <w:tc>
          <w:tcPr>
            <w:tcW w:w="4047" w:type="dxa"/>
          </w:tcPr>
          <w:p w14:paraId="2706B075" w14:textId="77777777" w:rsidR="00CF0B9B" w:rsidRPr="00F73BE6" w:rsidRDefault="00CF0B9B" w:rsidP="00181DA6">
            <w:pPr>
              <w:rPr>
                <w:rFonts w:cs="Arial"/>
                <w:szCs w:val="20"/>
              </w:rPr>
            </w:pPr>
          </w:p>
        </w:tc>
      </w:tr>
      <w:tr w:rsidR="00CF0B9B" w:rsidRPr="00F73BE6" w14:paraId="57AF84C4"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5753A004"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3E2EA640"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1EACB533" w14:textId="77777777" w:rsidR="00CF0B9B" w:rsidRPr="00F73BE6" w:rsidRDefault="00F70FB6" w:rsidP="00181DA6">
            <w:pPr>
              <w:rPr>
                <w:rFonts w:cs="Arial"/>
                <w:szCs w:val="20"/>
              </w:rPr>
            </w:pPr>
            <w:r>
              <w:rPr>
                <w:rFonts w:cs="Arial"/>
                <w:szCs w:val="20"/>
              </w:rPr>
              <w:t>Verhandlungsvergabe</w:t>
            </w:r>
          </w:p>
        </w:tc>
        <w:tc>
          <w:tcPr>
            <w:tcW w:w="465" w:type="dxa"/>
            <w:tcBorders>
              <w:top w:val="single" w:sz="6" w:space="0" w:color="auto"/>
              <w:left w:val="single" w:sz="6" w:space="0" w:color="auto"/>
              <w:bottom w:val="single" w:sz="6" w:space="0" w:color="auto"/>
              <w:right w:val="single" w:sz="6" w:space="0" w:color="auto"/>
            </w:tcBorders>
            <w:vAlign w:val="center"/>
          </w:tcPr>
          <w:p w14:paraId="62B03819"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1D64F75E" w14:textId="77777777" w:rsidR="00CF0B9B" w:rsidRPr="00F73BE6" w:rsidRDefault="00CF0B9B" w:rsidP="00F73BE6">
            <w:pPr>
              <w:jc w:val="center"/>
              <w:rPr>
                <w:rFonts w:cs="Arial"/>
                <w:sz w:val="4"/>
                <w:szCs w:val="4"/>
              </w:rPr>
            </w:pPr>
          </w:p>
        </w:tc>
        <w:tc>
          <w:tcPr>
            <w:tcW w:w="4047" w:type="dxa"/>
          </w:tcPr>
          <w:p w14:paraId="45729449" w14:textId="77777777" w:rsidR="00CF0B9B" w:rsidRPr="00F73BE6" w:rsidRDefault="00916892" w:rsidP="00181DA6">
            <w:pPr>
              <w:rPr>
                <w:rFonts w:cs="Arial"/>
                <w:szCs w:val="20"/>
              </w:rPr>
            </w:pPr>
            <w:r w:rsidRPr="00F73BE6">
              <w:rPr>
                <w:rFonts w:cs="Arial"/>
                <w:szCs w:val="20"/>
              </w:rPr>
              <w:t>Verhandlungsverfahren</w:t>
            </w:r>
          </w:p>
        </w:tc>
      </w:tr>
    </w:tbl>
    <w:p w14:paraId="038541A7" w14:textId="77777777" w:rsidR="00CF0B9B" w:rsidRDefault="00CF0B9B" w:rsidP="00181DA6">
      <w:pPr>
        <w:rPr>
          <w:rFonts w:cs="Arial"/>
        </w:rPr>
      </w:pPr>
    </w:p>
    <w:p w14:paraId="2A344D1B" w14:textId="008740EA" w:rsidR="00CF0B9B" w:rsidRDefault="002255DE" w:rsidP="00181DA6">
      <w:pPr>
        <w:rPr>
          <w:rFonts w:cs="Arial"/>
        </w:rPr>
      </w:pPr>
      <w:r w:rsidRPr="002255DE">
        <w:rPr>
          <w:rFonts w:cs="Arial"/>
          <w:b/>
        </w:rPr>
        <w:t xml:space="preserve">Angebotsfrist endet am: </w:t>
      </w:r>
      <w:r w:rsidR="00A4286A">
        <w:rPr>
          <w:rFonts w:cs="Arial"/>
        </w:rPr>
        <w:t>01</w:t>
      </w:r>
      <w:r w:rsidR="00D44F8E">
        <w:rPr>
          <w:rFonts w:cs="Arial"/>
        </w:rPr>
        <w:t>.09.202</w:t>
      </w:r>
      <w:r w:rsidR="00A4286A">
        <w:rPr>
          <w:rFonts w:cs="Arial"/>
        </w:rPr>
        <w:t>6</w:t>
      </w:r>
      <w:r>
        <w:rPr>
          <w:rFonts w:cs="Arial"/>
        </w:rPr>
        <w:t xml:space="preserve"> um 11.00 Uhr</w:t>
      </w:r>
    </w:p>
    <w:p w14:paraId="337EC972" w14:textId="15F4A6E1" w:rsidR="002255DE" w:rsidRDefault="002255DE" w:rsidP="00181DA6">
      <w:pPr>
        <w:rPr>
          <w:rFonts w:cs="Arial"/>
        </w:rPr>
      </w:pPr>
      <w:r w:rsidRPr="002255DE">
        <w:rPr>
          <w:rFonts w:cs="Arial"/>
          <w:b/>
        </w:rPr>
        <w:t>Bindefrist endet am:</w:t>
      </w:r>
      <w:r w:rsidR="009E52A1">
        <w:rPr>
          <w:rFonts w:cs="Arial"/>
        </w:rPr>
        <w:t xml:space="preserve"> </w:t>
      </w:r>
      <w:r w:rsidR="00B91151">
        <w:rPr>
          <w:rFonts w:cs="Arial"/>
        </w:rPr>
        <w:t>31.12.</w:t>
      </w:r>
      <w:r w:rsidR="00943CF1">
        <w:rPr>
          <w:rFonts w:cs="Arial"/>
        </w:rPr>
        <w:t>202</w:t>
      </w:r>
      <w:r w:rsidR="00A4286A">
        <w:rPr>
          <w:rFonts w:cs="Arial"/>
        </w:rPr>
        <w:t>6</w:t>
      </w:r>
    </w:p>
    <w:p w14:paraId="2202DC94" w14:textId="77777777" w:rsidR="002255DE" w:rsidRDefault="002255DE" w:rsidP="00181DA6">
      <w:pPr>
        <w:rPr>
          <w:rFonts w:cs="Arial"/>
        </w:rPr>
      </w:pPr>
    </w:p>
    <w:p w14:paraId="62D4DC26" w14:textId="2464C379" w:rsidR="002255DE" w:rsidRDefault="002255DE" w:rsidP="00181DA6">
      <w:pPr>
        <w:rPr>
          <w:rFonts w:cs="Arial"/>
        </w:rPr>
      </w:pPr>
      <w:r w:rsidRPr="002255DE">
        <w:rPr>
          <w:rFonts w:cs="Arial"/>
          <w:b/>
        </w:rPr>
        <w:t>Ausschreibungsnummer:</w:t>
      </w:r>
      <w:r w:rsidR="008C1BC0">
        <w:rPr>
          <w:rFonts w:cs="Arial"/>
        </w:rPr>
        <w:t xml:space="preserve"> </w:t>
      </w:r>
      <w:r w:rsidR="00B91151">
        <w:rPr>
          <w:rFonts w:cs="Arial"/>
        </w:rPr>
        <w:t>EG-OV-2</w:t>
      </w:r>
      <w:r w:rsidR="00A4286A">
        <w:rPr>
          <w:rFonts w:cs="Arial"/>
        </w:rPr>
        <w:t>6</w:t>
      </w:r>
      <w:r w:rsidR="00B91151">
        <w:rPr>
          <w:rFonts w:cs="Arial"/>
        </w:rPr>
        <w:t>-000</w:t>
      </w:r>
      <w:r w:rsidR="00A4286A">
        <w:rPr>
          <w:rFonts w:cs="Arial"/>
        </w:rPr>
        <w:t>4</w:t>
      </w:r>
    </w:p>
    <w:p w14:paraId="1B0E9B76" w14:textId="7E396207" w:rsidR="002255DE" w:rsidRDefault="002255DE" w:rsidP="00181DA6">
      <w:pPr>
        <w:rPr>
          <w:rFonts w:cs="Arial"/>
        </w:rPr>
      </w:pPr>
      <w:r w:rsidRPr="002255DE">
        <w:rPr>
          <w:rFonts w:cs="Arial"/>
          <w:b/>
        </w:rPr>
        <w:t>Für die Lieferung/Leistung/Maßnahme:</w:t>
      </w:r>
      <w:r w:rsidR="00DA6335">
        <w:rPr>
          <w:rFonts w:cs="Arial"/>
        </w:rPr>
        <w:t xml:space="preserve"> </w:t>
      </w:r>
      <w:r w:rsidR="00B91151">
        <w:rPr>
          <w:rFonts w:cs="Arial"/>
        </w:rPr>
        <w:t>Tiefkühlkost 202</w:t>
      </w:r>
      <w:r w:rsidR="00A4286A">
        <w:rPr>
          <w:rFonts w:cs="Arial"/>
        </w:rPr>
        <w:t>6</w:t>
      </w:r>
    </w:p>
    <w:p w14:paraId="1A6EC8CC" w14:textId="12CB9F6D" w:rsidR="002255DE" w:rsidRDefault="002255DE" w:rsidP="00181DA6">
      <w:pPr>
        <w:rPr>
          <w:rFonts w:cs="Arial"/>
        </w:rPr>
      </w:pPr>
      <w:r w:rsidRPr="002255DE">
        <w:rPr>
          <w:rFonts w:cs="Arial"/>
          <w:b/>
        </w:rPr>
        <w:t>Für den Zeitraum:</w:t>
      </w:r>
      <w:r w:rsidR="00FD426C">
        <w:rPr>
          <w:rFonts w:cs="Arial"/>
        </w:rPr>
        <w:t xml:space="preserve"> </w:t>
      </w:r>
      <w:r w:rsidR="00B91151">
        <w:rPr>
          <w:rFonts w:cs="Arial"/>
        </w:rPr>
        <w:t>01.12</w:t>
      </w:r>
      <w:r w:rsidR="00943CF1">
        <w:rPr>
          <w:rFonts w:cs="Arial"/>
        </w:rPr>
        <w:t>.202</w:t>
      </w:r>
      <w:r w:rsidR="00A4286A">
        <w:rPr>
          <w:rFonts w:cs="Arial"/>
        </w:rPr>
        <w:t>6</w:t>
      </w:r>
      <w:r w:rsidR="009E52A1">
        <w:rPr>
          <w:rFonts w:cs="Arial"/>
        </w:rPr>
        <w:t xml:space="preserve"> – </w:t>
      </w:r>
      <w:r w:rsidR="00B91151">
        <w:rPr>
          <w:rFonts w:cs="Arial"/>
        </w:rPr>
        <w:t>30.11.</w:t>
      </w:r>
      <w:r w:rsidR="00943CF1">
        <w:rPr>
          <w:rFonts w:cs="Arial"/>
        </w:rPr>
        <w:t>202</w:t>
      </w:r>
      <w:r w:rsidR="00A4286A">
        <w:rPr>
          <w:rFonts w:cs="Arial"/>
        </w:rPr>
        <w:t>7</w:t>
      </w:r>
    </w:p>
    <w:p w14:paraId="271A062A" w14:textId="77777777" w:rsidR="004A6D3B" w:rsidRPr="00E37EA6" w:rsidRDefault="00E37EA6" w:rsidP="00AC7E71">
      <w:pPr>
        <w:rPr>
          <w:rFonts w:cs="Arial"/>
          <w:bCs/>
        </w:rPr>
      </w:pPr>
      <w:r>
        <w:rPr>
          <w:rFonts w:cs="Arial"/>
          <w:b/>
          <w:bCs/>
        </w:rPr>
        <w:t xml:space="preserve">Ort der Leistungserbringung: </w:t>
      </w:r>
      <w:r w:rsidR="00994386">
        <w:rPr>
          <w:rFonts w:cs="Arial"/>
          <w:bCs/>
        </w:rPr>
        <w:t xml:space="preserve">mehrere Standorte im Großraum Hamburg </w:t>
      </w:r>
    </w:p>
    <w:p w14:paraId="2C6B3ABF" w14:textId="77777777" w:rsidR="00674FFB" w:rsidRPr="004F662B" w:rsidRDefault="00096FD1" w:rsidP="00096FD1">
      <w:pPr>
        <w:jc w:val="center"/>
        <w:rPr>
          <w:rFonts w:cs="Arial"/>
          <w:b/>
          <w:sz w:val="24"/>
          <w:szCs w:val="24"/>
        </w:rPr>
      </w:pPr>
      <w:r>
        <w:rPr>
          <w:rFonts w:cs="Arial"/>
          <w:b/>
          <w:bCs/>
        </w:rPr>
        <w:br w:type="page"/>
      </w:r>
      <w:r w:rsidR="00674FFB" w:rsidRPr="004F662B">
        <w:rPr>
          <w:rFonts w:cs="Arial"/>
          <w:b/>
          <w:sz w:val="24"/>
          <w:szCs w:val="24"/>
        </w:rPr>
        <w:lastRenderedPageBreak/>
        <w:t>Angebot</w:t>
      </w:r>
    </w:p>
    <w:p w14:paraId="28B981C9" w14:textId="77777777" w:rsidR="004F662B" w:rsidRPr="00AC7E71" w:rsidRDefault="004F662B" w:rsidP="004F662B">
      <w:pPr>
        <w:rPr>
          <w:rFonts w:cs="Arial"/>
        </w:rPr>
      </w:pPr>
    </w:p>
    <w:p w14:paraId="6FB4D209" w14:textId="77777777" w:rsidR="00674FFB" w:rsidRPr="008565B8" w:rsidRDefault="005C7CA7" w:rsidP="005C7CA7">
      <w:pPr>
        <w:numPr>
          <w:ilvl w:val="0"/>
          <w:numId w:val="33"/>
        </w:numPr>
        <w:spacing w:line="240" w:lineRule="atLeast"/>
        <w:rPr>
          <w:rFonts w:cs="Arial"/>
        </w:rPr>
      </w:pPr>
      <w:r w:rsidRPr="005C7CA7">
        <w:rPr>
          <w:rFonts w:cs="Arial"/>
        </w:rPr>
        <w:t>Die Ausführung der in den Anlagen dieses Angebots beschriebenen Leistungen wird zu den eingesetzten Festpreisen ohne Umsatzsteuer angeboten. Diesen Preisen wird die Umsatzsteuer in der jeweils geltenden Höhe hinzugerechnet. Die Preise schließen alle Nebenkosten ein. Preisänderungen während der Vertragslaufzeit sind möglich und unterliegen den in der Leistungsbeschreibung beschriebenen Bedingungen. Ein Mindestbestellwert und ein Mindermengenzuschlag sind ausgeschlossen.</w:t>
      </w:r>
      <w:r>
        <w:rPr>
          <w:rFonts w:cs="Arial"/>
        </w:rPr>
        <w:t xml:space="preserve"> </w:t>
      </w:r>
    </w:p>
    <w:p w14:paraId="5FFC2F9A" w14:textId="77777777" w:rsidR="008B5114" w:rsidRDefault="008B5114" w:rsidP="008A0CFB">
      <w:pPr>
        <w:spacing w:line="240" w:lineRule="atLeast"/>
        <w:rPr>
          <w:rFonts w:cs="Arial"/>
        </w:rPr>
      </w:pPr>
    </w:p>
    <w:p w14:paraId="68BB0919" w14:textId="77777777" w:rsidR="00A3381C" w:rsidRDefault="00A3381C" w:rsidP="004B3FCC">
      <w:pPr>
        <w:numPr>
          <w:ilvl w:val="0"/>
          <w:numId w:val="33"/>
        </w:numPr>
        <w:spacing w:line="240" w:lineRule="atLeast"/>
        <w:rPr>
          <w:rFonts w:cs="Arial"/>
        </w:rPr>
      </w:pPr>
      <w:r>
        <w:rPr>
          <w:rFonts w:cs="Arial"/>
        </w:rPr>
        <w:t>Der Bieter hat in den vergangenen drei Jahren Lieferaufträge vergleichbaren Umfangs erfolgreich für die Elbe-Werkstätten GmbH durchgeführt:</w:t>
      </w:r>
    </w:p>
    <w:p w14:paraId="6A590255" w14:textId="77777777" w:rsidR="00A3381C" w:rsidRDefault="00A3381C" w:rsidP="00E400C3">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A3381C" w:rsidRPr="0061114B" w14:paraId="13AE33D5" w14:textId="77777777" w:rsidTr="005F3DD4">
        <w:tc>
          <w:tcPr>
            <w:tcW w:w="534" w:type="dxa"/>
          </w:tcPr>
          <w:p w14:paraId="73BB798D" w14:textId="77777777" w:rsidR="00A3381C" w:rsidRPr="0061114B" w:rsidRDefault="00A3381C" w:rsidP="00A3381C">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7A330E08" w14:textId="77777777" w:rsidR="00A3381C" w:rsidRPr="0061114B" w:rsidRDefault="00A3381C" w:rsidP="00A3381C">
            <w:pPr>
              <w:spacing w:line="240" w:lineRule="atLeast"/>
              <w:rPr>
                <w:rFonts w:cs="Arial"/>
                <w:szCs w:val="20"/>
              </w:rPr>
            </w:pPr>
            <w:r>
              <w:rPr>
                <w:rFonts w:cs="Arial"/>
                <w:szCs w:val="20"/>
              </w:rPr>
              <w:t>Ja</w:t>
            </w:r>
          </w:p>
        </w:tc>
      </w:tr>
      <w:tr w:rsidR="00A3381C" w:rsidRPr="0061114B" w14:paraId="3963F974" w14:textId="77777777" w:rsidTr="005F3DD4">
        <w:tc>
          <w:tcPr>
            <w:tcW w:w="534" w:type="dxa"/>
          </w:tcPr>
          <w:p w14:paraId="1D072DA6" w14:textId="77777777" w:rsidR="00A3381C" w:rsidRPr="0061114B" w:rsidRDefault="00A3381C" w:rsidP="00A3381C">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376F06C8" w14:textId="77777777" w:rsidR="00A3381C" w:rsidRPr="0061114B" w:rsidRDefault="00A3381C" w:rsidP="00A3381C">
            <w:pPr>
              <w:spacing w:line="240" w:lineRule="atLeast"/>
              <w:rPr>
                <w:rFonts w:cs="Arial"/>
                <w:szCs w:val="20"/>
              </w:rPr>
            </w:pPr>
            <w:r>
              <w:rPr>
                <w:rFonts w:cs="Arial"/>
                <w:szCs w:val="20"/>
              </w:rPr>
              <w:t>Nein</w:t>
            </w:r>
          </w:p>
        </w:tc>
      </w:tr>
      <w:tr w:rsidR="00C8572E" w:rsidRPr="0061114B" w14:paraId="3C2C0305" w14:textId="77777777" w:rsidTr="005F3DD4">
        <w:tc>
          <w:tcPr>
            <w:tcW w:w="534" w:type="dxa"/>
          </w:tcPr>
          <w:p w14:paraId="4B65A5F7" w14:textId="77777777" w:rsidR="00C8572E" w:rsidRPr="0061114B" w:rsidRDefault="00C8572E" w:rsidP="00A3381C">
            <w:pPr>
              <w:spacing w:line="240" w:lineRule="atLeast"/>
              <w:rPr>
                <w:rFonts w:cs="Arial"/>
                <w:szCs w:val="20"/>
              </w:rPr>
            </w:pPr>
          </w:p>
        </w:tc>
        <w:tc>
          <w:tcPr>
            <w:tcW w:w="8469" w:type="dxa"/>
          </w:tcPr>
          <w:p w14:paraId="159CD1DF" w14:textId="77777777" w:rsidR="00C8572E" w:rsidRDefault="00C8572E" w:rsidP="00A3381C">
            <w:pPr>
              <w:spacing w:line="240" w:lineRule="atLeast"/>
              <w:rPr>
                <w:rFonts w:cs="Arial"/>
                <w:szCs w:val="20"/>
              </w:rPr>
            </w:pPr>
          </w:p>
        </w:tc>
      </w:tr>
      <w:tr w:rsidR="00A3381C" w:rsidRPr="0061114B" w14:paraId="4B5AB621" w14:textId="77777777" w:rsidTr="005F3DD4">
        <w:tc>
          <w:tcPr>
            <w:tcW w:w="534" w:type="dxa"/>
          </w:tcPr>
          <w:p w14:paraId="7F7CBAB1" w14:textId="77777777" w:rsidR="00A3381C" w:rsidRPr="0061114B" w:rsidRDefault="00A3381C" w:rsidP="00A3381C">
            <w:pPr>
              <w:spacing w:line="240" w:lineRule="atLeast"/>
              <w:rPr>
                <w:rFonts w:cs="Arial"/>
                <w:szCs w:val="20"/>
              </w:rPr>
            </w:pPr>
          </w:p>
        </w:tc>
        <w:tc>
          <w:tcPr>
            <w:tcW w:w="8469" w:type="dxa"/>
          </w:tcPr>
          <w:p w14:paraId="6F131D5F" w14:textId="77777777" w:rsidR="00A3381C" w:rsidRPr="0061114B" w:rsidRDefault="00A3381C" w:rsidP="00A3381C">
            <w:pPr>
              <w:spacing w:line="240" w:lineRule="atLeast"/>
              <w:rPr>
                <w:rFonts w:cs="Arial"/>
                <w:szCs w:val="20"/>
              </w:rPr>
            </w:pPr>
            <w:r>
              <w:rPr>
                <w:rFonts w:cs="Arial"/>
                <w:szCs w:val="20"/>
              </w:rPr>
              <w:t>Falls Nein, verpflichtet sich der Bieter, dem Angebot einen Nachweis beizufügen, aus dem zweifelsfrei hervorgeht, dass der Bieter in den vergangenen drei Jahren Lieferaufträge vergleichbaren Umfangs erfolgreich durchgeführt hat.</w:t>
            </w:r>
          </w:p>
        </w:tc>
      </w:tr>
    </w:tbl>
    <w:p w14:paraId="7209EA20" w14:textId="77777777" w:rsidR="00A3381C" w:rsidRDefault="00A3381C" w:rsidP="008A0CFB">
      <w:pPr>
        <w:spacing w:line="240" w:lineRule="atLeast"/>
        <w:rPr>
          <w:rFonts w:cs="Arial"/>
        </w:rPr>
      </w:pPr>
    </w:p>
    <w:p w14:paraId="0167BB2D" w14:textId="77777777" w:rsidR="006E7D3B" w:rsidRDefault="006E7D3B" w:rsidP="004B3FCC">
      <w:pPr>
        <w:numPr>
          <w:ilvl w:val="0"/>
          <w:numId w:val="33"/>
        </w:numPr>
        <w:spacing w:line="240" w:lineRule="atLeast"/>
        <w:rPr>
          <w:rFonts w:cs="Arial"/>
        </w:rPr>
      </w:pPr>
      <w:r>
        <w:rPr>
          <w:rFonts w:cs="Arial"/>
        </w:rPr>
        <w:t>Für die Ausführung der Leistung werden nur firmeneigene Fahrzeuge eingesetzt:</w:t>
      </w:r>
    </w:p>
    <w:p w14:paraId="0384500B" w14:textId="77777777" w:rsidR="006E7D3B" w:rsidRDefault="006E7D3B" w:rsidP="008A0CFB">
      <w:pPr>
        <w:spacing w:line="240" w:lineRule="atLeast"/>
        <w:rPr>
          <w:rFonts w:cs="Arial"/>
        </w:rPr>
      </w:pPr>
    </w:p>
    <w:tbl>
      <w:tblPr>
        <w:tblW w:w="0" w:type="auto"/>
        <w:tblInd w:w="454" w:type="dxa"/>
        <w:tblLayout w:type="fixed"/>
        <w:tblLook w:val="04A0" w:firstRow="1" w:lastRow="0" w:firstColumn="1" w:lastColumn="0" w:noHBand="0" w:noVBand="1"/>
      </w:tblPr>
      <w:tblGrid>
        <w:gridCol w:w="534"/>
        <w:gridCol w:w="8469"/>
      </w:tblGrid>
      <w:tr w:rsidR="006E7D3B" w:rsidRPr="0061114B" w14:paraId="2443D876" w14:textId="77777777" w:rsidTr="005F3DD4">
        <w:tc>
          <w:tcPr>
            <w:tcW w:w="534" w:type="dxa"/>
          </w:tcPr>
          <w:p w14:paraId="05FF6D4C"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3310BD88" w14:textId="77777777" w:rsidR="006E7D3B" w:rsidRPr="0061114B" w:rsidRDefault="006E7D3B" w:rsidP="006E7D3B">
            <w:pPr>
              <w:spacing w:line="240" w:lineRule="atLeast"/>
              <w:rPr>
                <w:rFonts w:cs="Arial"/>
                <w:szCs w:val="20"/>
              </w:rPr>
            </w:pPr>
            <w:r>
              <w:rPr>
                <w:rFonts w:cs="Arial"/>
                <w:szCs w:val="20"/>
              </w:rPr>
              <w:t>Ja</w:t>
            </w:r>
          </w:p>
        </w:tc>
      </w:tr>
      <w:tr w:rsidR="006E7D3B" w:rsidRPr="0061114B" w14:paraId="21CE468E" w14:textId="77777777" w:rsidTr="005F3DD4">
        <w:tc>
          <w:tcPr>
            <w:tcW w:w="534" w:type="dxa"/>
          </w:tcPr>
          <w:p w14:paraId="59D3E4E8"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31018168" w14:textId="77777777" w:rsidR="006E7D3B" w:rsidRPr="0061114B" w:rsidRDefault="006E7D3B" w:rsidP="006E7D3B">
            <w:pPr>
              <w:spacing w:line="240" w:lineRule="atLeast"/>
              <w:rPr>
                <w:rFonts w:cs="Arial"/>
                <w:szCs w:val="20"/>
              </w:rPr>
            </w:pPr>
            <w:r>
              <w:rPr>
                <w:rFonts w:cs="Arial"/>
                <w:szCs w:val="20"/>
              </w:rPr>
              <w:t>Nein</w:t>
            </w:r>
          </w:p>
        </w:tc>
      </w:tr>
    </w:tbl>
    <w:p w14:paraId="01756BEA" w14:textId="77777777" w:rsidR="006E7D3B" w:rsidRDefault="006E7D3B" w:rsidP="008A0CFB">
      <w:pPr>
        <w:spacing w:line="240" w:lineRule="atLeast"/>
        <w:rPr>
          <w:rFonts w:cs="Arial"/>
        </w:rPr>
      </w:pPr>
    </w:p>
    <w:p w14:paraId="10B99793" w14:textId="77777777" w:rsidR="006E7D3B" w:rsidRDefault="006E7D3B" w:rsidP="004B3FCC">
      <w:pPr>
        <w:numPr>
          <w:ilvl w:val="0"/>
          <w:numId w:val="33"/>
        </w:numPr>
        <w:spacing w:line="240" w:lineRule="atLeast"/>
        <w:rPr>
          <w:rFonts w:cs="Arial"/>
        </w:rPr>
      </w:pPr>
      <w:r>
        <w:rPr>
          <w:rFonts w:cs="Arial"/>
        </w:rPr>
        <w:t xml:space="preserve">Die für die Leistungserfüllung einzusetzenden Fahrzeuge verfügen </w:t>
      </w:r>
      <w:r w:rsidR="00A70277">
        <w:rPr>
          <w:rFonts w:cs="Arial"/>
        </w:rPr>
        <w:t xml:space="preserve">über folgende Abgasnorm: </w:t>
      </w:r>
    </w:p>
    <w:p w14:paraId="3AF89249" w14:textId="77777777" w:rsidR="006E7D3B" w:rsidRDefault="006E7D3B" w:rsidP="008A0CFB">
      <w:pPr>
        <w:spacing w:line="240" w:lineRule="atLeast"/>
        <w:rPr>
          <w:rFonts w:cs="Arial"/>
        </w:rPr>
      </w:pPr>
    </w:p>
    <w:tbl>
      <w:tblPr>
        <w:tblW w:w="9003" w:type="dxa"/>
        <w:tblInd w:w="454" w:type="dxa"/>
        <w:tblLayout w:type="fixed"/>
        <w:tblLook w:val="04A0" w:firstRow="1" w:lastRow="0" w:firstColumn="1" w:lastColumn="0" w:noHBand="0" w:noVBand="1"/>
      </w:tblPr>
      <w:tblGrid>
        <w:gridCol w:w="534"/>
        <w:gridCol w:w="8469"/>
      </w:tblGrid>
      <w:tr w:rsidR="006E7D3B" w:rsidRPr="0061114B" w14:paraId="477AF58B" w14:textId="77777777" w:rsidTr="0001033E">
        <w:tc>
          <w:tcPr>
            <w:tcW w:w="534" w:type="dxa"/>
          </w:tcPr>
          <w:p w14:paraId="6D10BC1E"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360DB8E5" w14:textId="77777777" w:rsidR="006E7D3B" w:rsidRPr="0061114B" w:rsidRDefault="00A70277" w:rsidP="006E7D3B">
            <w:pPr>
              <w:spacing w:line="240" w:lineRule="atLeast"/>
              <w:rPr>
                <w:rFonts w:cs="Arial"/>
                <w:szCs w:val="20"/>
              </w:rPr>
            </w:pPr>
            <w:r>
              <w:rPr>
                <w:rFonts w:cs="Arial"/>
                <w:szCs w:val="20"/>
              </w:rPr>
              <w:t>Ein Teil der Fahrzeuge hat Euro 5 als höchste Abgasnorm.</w:t>
            </w:r>
          </w:p>
        </w:tc>
      </w:tr>
      <w:tr w:rsidR="006E7D3B" w:rsidRPr="0061114B" w14:paraId="63E22642" w14:textId="77777777" w:rsidTr="0001033E">
        <w:trPr>
          <w:trHeight w:val="255"/>
        </w:trPr>
        <w:tc>
          <w:tcPr>
            <w:tcW w:w="534" w:type="dxa"/>
          </w:tcPr>
          <w:p w14:paraId="532AB2DB" w14:textId="77777777" w:rsidR="006E7D3B" w:rsidRPr="0061114B" w:rsidRDefault="006E7D3B" w:rsidP="006E7D3B">
            <w:pPr>
              <w:spacing w:line="240" w:lineRule="atLeast"/>
              <w:rPr>
                <w:rFonts w:cs="Arial"/>
                <w:szCs w:val="20"/>
              </w:rPr>
            </w:pPr>
            <w:r>
              <w:rPr>
                <w:rFonts w:cs="Arial"/>
                <w:szCs w:val="20"/>
              </w:rPr>
              <w:fldChar w:fldCharType="begin">
                <w:ffData>
                  <w:name w:val="Kontrollkästchen15"/>
                  <w:enabled/>
                  <w:calcOnExit w:val="0"/>
                  <w:checkBox>
                    <w:sizeAuto/>
                    <w:default w:val="0"/>
                  </w:checkBox>
                </w:ffData>
              </w:fldChar>
            </w:r>
            <w:bookmarkStart w:id="11" w:name="Kontrollkästchen15"/>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1"/>
          </w:p>
        </w:tc>
        <w:tc>
          <w:tcPr>
            <w:tcW w:w="8469" w:type="dxa"/>
          </w:tcPr>
          <w:p w14:paraId="281C61D6" w14:textId="77777777" w:rsidR="006E7D3B" w:rsidRDefault="00A70277" w:rsidP="00A70277">
            <w:pPr>
              <w:spacing w:line="240" w:lineRule="atLeast"/>
              <w:rPr>
                <w:rFonts w:cs="Arial"/>
                <w:szCs w:val="20"/>
              </w:rPr>
            </w:pPr>
            <w:r>
              <w:rPr>
                <w:rFonts w:cs="Arial"/>
                <w:szCs w:val="20"/>
              </w:rPr>
              <w:t>Alle Fahrzeuge haben die Abgasnorm Euro 6.</w:t>
            </w:r>
          </w:p>
        </w:tc>
      </w:tr>
      <w:tr w:rsidR="009C5B19" w:rsidRPr="0061114B" w14:paraId="4540B627" w14:textId="77777777" w:rsidTr="0001033E">
        <w:trPr>
          <w:trHeight w:val="255"/>
        </w:trPr>
        <w:tc>
          <w:tcPr>
            <w:tcW w:w="534" w:type="dxa"/>
          </w:tcPr>
          <w:p w14:paraId="33372112" w14:textId="318F2827" w:rsidR="009C5B19" w:rsidRDefault="009C5B19" w:rsidP="006E7D3B">
            <w:pPr>
              <w:spacing w:line="240" w:lineRule="atLeast"/>
              <w:rPr>
                <w:rFonts w:cs="Arial"/>
                <w:szCs w:val="20"/>
              </w:rPr>
            </w:pPr>
            <w:r>
              <w:rPr>
                <w:rFonts w:cs="Arial"/>
                <w:szCs w:val="20"/>
              </w:rPr>
              <w:fldChar w:fldCharType="begin">
                <w:ffData>
                  <w:name w:val="Kontrollkästchen18"/>
                  <w:enabled/>
                  <w:calcOnExit w:val="0"/>
                  <w:checkBox>
                    <w:sizeAuto/>
                    <w:default w:val="0"/>
                  </w:checkBox>
                </w:ffData>
              </w:fldChar>
            </w:r>
            <w:bookmarkStart w:id="12" w:name="Kontrollkästchen18"/>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2"/>
          </w:p>
        </w:tc>
        <w:tc>
          <w:tcPr>
            <w:tcW w:w="8469" w:type="dxa"/>
          </w:tcPr>
          <w:p w14:paraId="64FC7C7D" w14:textId="2128CE4F" w:rsidR="009C5B19" w:rsidRDefault="009C5B19" w:rsidP="00A70277">
            <w:pPr>
              <w:spacing w:line="240" w:lineRule="atLeast"/>
              <w:rPr>
                <w:rFonts w:cs="Arial"/>
                <w:szCs w:val="20"/>
              </w:rPr>
            </w:pPr>
            <w:r>
              <w:rPr>
                <w:rFonts w:cs="Arial"/>
                <w:szCs w:val="20"/>
              </w:rPr>
              <w:t xml:space="preserve">Mindestens ein Teil der Fahrzeuge hat einen emissionsfreien Antrieb. </w:t>
            </w:r>
          </w:p>
        </w:tc>
      </w:tr>
    </w:tbl>
    <w:p w14:paraId="75E291CF" w14:textId="77777777" w:rsidR="00674FFB" w:rsidRDefault="00674FFB" w:rsidP="00FC18B4">
      <w:pPr>
        <w:spacing w:line="240" w:lineRule="atLeast"/>
        <w:rPr>
          <w:rFonts w:cs="Arial"/>
        </w:rPr>
      </w:pPr>
    </w:p>
    <w:p w14:paraId="10009841" w14:textId="77777777" w:rsidR="00FC18B4" w:rsidRDefault="00FC18B4" w:rsidP="004B3FCC">
      <w:pPr>
        <w:numPr>
          <w:ilvl w:val="0"/>
          <w:numId w:val="33"/>
        </w:numPr>
        <w:spacing w:line="240" w:lineRule="atLeast"/>
        <w:rPr>
          <w:rFonts w:cs="Arial"/>
        </w:rPr>
      </w:pPr>
      <w:r>
        <w:rPr>
          <w:rFonts w:cs="Arial"/>
        </w:rPr>
        <w:t xml:space="preserve">Der Bieter </w:t>
      </w:r>
      <w:r w:rsidR="00A14EF1">
        <w:rPr>
          <w:rFonts w:cs="Arial"/>
        </w:rPr>
        <w:t>verfügt über eine Online-Produktdatenbank und stellt dem Auftraggeber einen kostenlosen Zugang zu seiner Online-Produktdatenbank zur Ve</w:t>
      </w:r>
      <w:r w:rsidR="001456F5">
        <w:rPr>
          <w:rFonts w:cs="Arial"/>
        </w:rPr>
        <w:t>rfügung</w:t>
      </w:r>
      <w:r w:rsidR="00B34B32">
        <w:rPr>
          <w:rFonts w:cs="Arial"/>
        </w:rPr>
        <w:t xml:space="preserve">. Diese Datenbank enthält die </w:t>
      </w:r>
      <w:r w:rsidR="00741670">
        <w:rPr>
          <w:rFonts w:cs="Arial"/>
        </w:rPr>
        <w:t>Inhaltsstoffe</w:t>
      </w:r>
      <w:r w:rsidR="00BA5AB8">
        <w:rPr>
          <w:rFonts w:cs="Arial"/>
        </w:rPr>
        <w:t xml:space="preserve"> der Produkte</w:t>
      </w:r>
      <w:r w:rsidR="001456F5">
        <w:rPr>
          <w:rFonts w:cs="Arial"/>
        </w:rPr>
        <w:t xml:space="preserve"> und die in den Produkten vorhandenen Allergene.</w:t>
      </w:r>
    </w:p>
    <w:p w14:paraId="01DDB861" w14:textId="77777777" w:rsidR="00FC18B4" w:rsidRDefault="00FC18B4" w:rsidP="005F3DFA">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970E88" w:rsidRPr="0061114B" w14:paraId="1E60816B" w14:textId="77777777" w:rsidTr="005F3DD4">
        <w:tc>
          <w:tcPr>
            <w:tcW w:w="534" w:type="dxa"/>
          </w:tcPr>
          <w:p w14:paraId="31F70EA5" w14:textId="77777777" w:rsidR="00970E88" w:rsidRPr="0061114B" w:rsidRDefault="00970E88" w:rsidP="00970E88">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6DF9ACA1" w14:textId="77777777" w:rsidR="00970E88" w:rsidRPr="0061114B" w:rsidRDefault="00970E88" w:rsidP="00970E88">
            <w:pPr>
              <w:spacing w:line="240" w:lineRule="atLeast"/>
              <w:rPr>
                <w:rFonts w:cs="Arial"/>
                <w:szCs w:val="20"/>
              </w:rPr>
            </w:pPr>
            <w:r>
              <w:rPr>
                <w:rFonts w:cs="Arial"/>
                <w:szCs w:val="20"/>
              </w:rPr>
              <w:t>Ja</w:t>
            </w:r>
          </w:p>
        </w:tc>
      </w:tr>
      <w:tr w:rsidR="00970E88" w:rsidRPr="0061114B" w14:paraId="1821F34B" w14:textId="77777777" w:rsidTr="005F3DD4">
        <w:tc>
          <w:tcPr>
            <w:tcW w:w="534" w:type="dxa"/>
          </w:tcPr>
          <w:p w14:paraId="7751B31E" w14:textId="77777777" w:rsidR="00970E88" w:rsidRPr="0061114B" w:rsidRDefault="00970E88" w:rsidP="00970E88">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14519085" w14:textId="77777777" w:rsidR="00970E88" w:rsidRPr="0061114B" w:rsidRDefault="00970E88" w:rsidP="00970E88">
            <w:pPr>
              <w:spacing w:line="240" w:lineRule="atLeast"/>
              <w:rPr>
                <w:rFonts w:cs="Arial"/>
                <w:szCs w:val="20"/>
              </w:rPr>
            </w:pPr>
            <w:r>
              <w:rPr>
                <w:rFonts w:cs="Arial"/>
                <w:szCs w:val="20"/>
              </w:rPr>
              <w:t>Nein</w:t>
            </w:r>
          </w:p>
        </w:tc>
      </w:tr>
    </w:tbl>
    <w:p w14:paraId="697F47D4" w14:textId="77777777" w:rsidR="00970E88" w:rsidRDefault="00970E88" w:rsidP="005F3DFA">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9003"/>
      </w:tblGrid>
      <w:tr w:rsidR="00AE6353" w:rsidRPr="0061114B" w14:paraId="6404D09E" w14:textId="77777777" w:rsidTr="005F3DD4">
        <w:tc>
          <w:tcPr>
            <w:tcW w:w="9003" w:type="dxa"/>
          </w:tcPr>
          <w:p w14:paraId="52F38A13" w14:textId="77777777" w:rsidR="00AE6353" w:rsidRDefault="001456F5" w:rsidP="00FC18B4">
            <w:pPr>
              <w:spacing w:line="240" w:lineRule="atLeast"/>
              <w:rPr>
                <w:rFonts w:cs="Arial"/>
                <w:szCs w:val="20"/>
              </w:rPr>
            </w:pPr>
            <w:r>
              <w:rPr>
                <w:rFonts w:cs="Arial"/>
                <w:szCs w:val="20"/>
              </w:rPr>
              <w:t>Internetadres</w:t>
            </w:r>
            <w:r w:rsidR="005F4188">
              <w:rPr>
                <w:rFonts w:cs="Arial"/>
                <w:szCs w:val="20"/>
              </w:rPr>
              <w:t>se der Online-Produktdatenbank:</w:t>
            </w:r>
          </w:p>
        </w:tc>
      </w:tr>
      <w:tr w:rsidR="001456F5" w:rsidRPr="0061114B" w14:paraId="1BAE9829" w14:textId="77777777" w:rsidTr="005F3DD4">
        <w:trPr>
          <w:trHeight w:hRule="exact" w:val="510"/>
        </w:trPr>
        <w:tc>
          <w:tcPr>
            <w:tcW w:w="9003" w:type="dxa"/>
            <w:tcBorders>
              <w:bottom w:val="single" w:sz="4" w:space="0" w:color="auto"/>
            </w:tcBorders>
          </w:tcPr>
          <w:p w14:paraId="27C435CF" w14:textId="77777777" w:rsidR="000259AB" w:rsidRDefault="000259AB" w:rsidP="001456F5">
            <w:pPr>
              <w:spacing w:line="240" w:lineRule="atLeast"/>
              <w:rPr>
                <w:rFonts w:cs="Arial"/>
                <w:szCs w:val="20"/>
              </w:rPr>
            </w:pPr>
          </w:p>
          <w:p w14:paraId="2D511C12" w14:textId="77777777" w:rsidR="001456F5" w:rsidRPr="0061114B" w:rsidRDefault="001456F5" w:rsidP="00854F3D">
            <w:pPr>
              <w:spacing w:line="240" w:lineRule="atLeast"/>
              <w:rPr>
                <w:rFonts w:cs="Arial"/>
                <w:szCs w:val="20"/>
              </w:rPr>
            </w:pPr>
            <w:r>
              <w:rPr>
                <w:rFonts w:cs="Arial"/>
                <w:szCs w:val="20"/>
              </w:rPr>
              <w:fldChar w:fldCharType="begin">
                <w:ffData>
                  <w:name w:val="Text48"/>
                  <w:enabled/>
                  <w:calcOnExit w:val="0"/>
                  <w:textInput/>
                </w:ffData>
              </w:fldChar>
            </w:r>
            <w:bookmarkStart w:id="13" w:name="Text4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3"/>
          </w:p>
        </w:tc>
      </w:tr>
    </w:tbl>
    <w:p w14:paraId="14102A86" w14:textId="77777777" w:rsidR="00924600" w:rsidRDefault="00924600" w:rsidP="00DD19F2">
      <w:pPr>
        <w:spacing w:line="240" w:lineRule="atLeast"/>
        <w:rPr>
          <w:rFonts w:cs="Arial"/>
        </w:rPr>
      </w:pPr>
    </w:p>
    <w:p w14:paraId="4B3C110C" w14:textId="77777777" w:rsidR="00155BC4" w:rsidRDefault="00155BC4" w:rsidP="004B3FCC">
      <w:pPr>
        <w:numPr>
          <w:ilvl w:val="0"/>
          <w:numId w:val="33"/>
        </w:numPr>
        <w:spacing w:line="240" w:lineRule="atLeast"/>
        <w:rPr>
          <w:rFonts w:cs="Arial"/>
        </w:rPr>
      </w:pPr>
      <w:r w:rsidRPr="008565B8">
        <w:rPr>
          <w:rFonts w:cs="Arial"/>
        </w:rPr>
        <w:t>Be</w:t>
      </w:r>
      <w:r>
        <w:rPr>
          <w:rFonts w:cs="Arial"/>
        </w:rPr>
        <w:t>i Zahlung gewähre/n</w:t>
      </w:r>
      <w:r w:rsidRPr="008565B8">
        <w:rPr>
          <w:rFonts w:cs="Arial"/>
        </w:rPr>
        <w:t xml:space="preserve"> ich/wir</w:t>
      </w:r>
      <w:r>
        <w:rPr>
          <w:rFonts w:cs="Arial"/>
        </w:rPr>
        <w:t xml:space="preserve"> nach Lieferungs- und Rechnungseingang</w:t>
      </w:r>
      <w:r w:rsidRPr="008565B8">
        <w:rPr>
          <w:rFonts w:cs="Arial"/>
        </w:rPr>
        <w:t xml:space="preserve"> innerhalb von</w:t>
      </w:r>
      <w:r>
        <w:rPr>
          <w:rFonts w:cs="Arial"/>
        </w:rPr>
        <w:t>:</w:t>
      </w:r>
    </w:p>
    <w:p w14:paraId="5A66E64E" w14:textId="77777777" w:rsidR="00155BC4" w:rsidRDefault="00155BC4" w:rsidP="00155BC4">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155BC4" w:rsidRPr="0061114B" w14:paraId="2F3C174E" w14:textId="77777777" w:rsidTr="005F3DD4">
        <w:tc>
          <w:tcPr>
            <w:tcW w:w="534" w:type="dxa"/>
          </w:tcPr>
          <w:p w14:paraId="389E1C39" w14:textId="77777777" w:rsidR="00155BC4" w:rsidRPr="0061114B" w:rsidRDefault="00155BC4" w:rsidP="00E606F3">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bookmarkStart w:id="14" w:name="Kontrollkästchen5"/>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bookmarkEnd w:id="14"/>
          </w:p>
        </w:tc>
        <w:tc>
          <w:tcPr>
            <w:tcW w:w="8469" w:type="dxa"/>
          </w:tcPr>
          <w:p w14:paraId="24AD810A" w14:textId="77777777" w:rsidR="00155BC4" w:rsidRPr="0061114B" w:rsidRDefault="00155BC4" w:rsidP="00E606F3">
            <w:pPr>
              <w:spacing w:line="240" w:lineRule="atLeast"/>
              <w:rPr>
                <w:rFonts w:cs="Arial"/>
                <w:szCs w:val="20"/>
              </w:rPr>
            </w:pPr>
            <w:r w:rsidRPr="0061114B">
              <w:rPr>
                <w:rFonts w:cs="Arial"/>
                <w:szCs w:val="20"/>
              </w:rPr>
              <w:t>30 Tagen:</w:t>
            </w:r>
            <w:r>
              <w:rPr>
                <w:rFonts w:cs="Arial"/>
                <w:szCs w:val="20"/>
              </w:rPr>
              <w:t xml:space="preserve"> kein Skonto</w:t>
            </w:r>
          </w:p>
        </w:tc>
      </w:tr>
      <w:tr w:rsidR="00155BC4" w:rsidRPr="0061114B" w14:paraId="02A17F9E" w14:textId="77777777" w:rsidTr="005F3DD4">
        <w:trPr>
          <w:trHeight w:hRule="exact" w:val="255"/>
        </w:trPr>
        <w:tc>
          <w:tcPr>
            <w:tcW w:w="534" w:type="dxa"/>
          </w:tcPr>
          <w:p w14:paraId="2F56C76E" w14:textId="77777777" w:rsidR="00155BC4" w:rsidRPr="0061114B" w:rsidRDefault="00155BC4" w:rsidP="00E606F3">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bookmarkStart w:id="15" w:name="Kontrollkästchen6"/>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bookmarkEnd w:id="15"/>
          </w:p>
        </w:tc>
        <w:tc>
          <w:tcPr>
            <w:tcW w:w="8469" w:type="dxa"/>
          </w:tcPr>
          <w:p w14:paraId="2F2D945D" w14:textId="77777777" w:rsidR="00155BC4" w:rsidRPr="0061114B" w:rsidRDefault="00155BC4" w:rsidP="00E606F3">
            <w:pPr>
              <w:spacing w:line="240" w:lineRule="atLeast"/>
              <w:rPr>
                <w:rFonts w:cs="Arial"/>
                <w:szCs w:val="20"/>
              </w:rPr>
            </w:pPr>
            <w:r w:rsidRPr="0061114B">
              <w:rPr>
                <w:rFonts w:cs="Arial"/>
                <w:szCs w:val="20"/>
              </w:rPr>
              <w:t>21 Tagen:</w:t>
            </w:r>
            <w:r>
              <w:rPr>
                <w:rFonts w:cs="Arial"/>
                <w:szCs w:val="20"/>
              </w:rPr>
              <w:t xml:space="preserve"> 2 % Skonto</w:t>
            </w:r>
          </w:p>
        </w:tc>
      </w:tr>
      <w:tr w:rsidR="00155BC4" w:rsidRPr="0061114B" w14:paraId="6C1B80CD" w14:textId="77777777" w:rsidTr="005F3DD4">
        <w:trPr>
          <w:trHeight w:hRule="exact" w:val="255"/>
        </w:trPr>
        <w:tc>
          <w:tcPr>
            <w:tcW w:w="534" w:type="dxa"/>
          </w:tcPr>
          <w:p w14:paraId="08A97CFC" w14:textId="77777777" w:rsidR="00155BC4" w:rsidRPr="0061114B" w:rsidRDefault="00155BC4" w:rsidP="00E606F3">
            <w:pPr>
              <w:spacing w:line="240" w:lineRule="atLeast"/>
              <w:rPr>
                <w:rFonts w:cs="Arial"/>
                <w:szCs w:val="20"/>
              </w:rPr>
            </w:pPr>
            <w:r>
              <w:rPr>
                <w:rFonts w:cs="Arial"/>
                <w:szCs w:val="20"/>
              </w:rPr>
              <w:fldChar w:fldCharType="begin">
                <w:ffData>
                  <w:name w:val="Kontrollkästchen16"/>
                  <w:enabled/>
                  <w:calcOnExit w:val="0"/>
                  <w:checkBox>
                    <w:sizeAuto/>
                    <w:default w:val="0"/>
                  </w:checkBox>
                </w:ffData>
              </w:fldChar>
            </w:r>
            <w:bookmarkStart w:id="16" w:name="Kontrollkästchen16"/>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6"/>
          </w:p>
        </w:tc>
        <w:tc>
          <w:tcPr>
            <w:tcW w:w="8469" w:type="dxa"/>
          </w:tcPr>
          <w:p w14:paraId="692C85F2" w14:textId="77777777" w:rsidR="00155BC4" w:rsidRDefault="00155BC4" w:rsidP="00E606F3">
            <w:pPr>
              <w:spacing w:line="240" w:lineRule="atLeast"/>
              <w:rPr>
                <w:rFonts w:cs="Arial"/>
                <w:szCs w:val="20"/>
              </w:rPr>
            </w:pPr>
            <w:r>
              <w:rPr>
                <w:rFonts w:cs="Arial"/>
                <w:szCs w:val="20"/>
              </w:rPr>
              <w:t>14 Tagen: 3 % Skonto</w:t>
            </w:r>
          </w:p>
        </w:tc>
      </w:tr>
      <w:tr w:rsidR="00155BC4" w:rsidRPr="0061114B" w14:paraId="57669C72" w14:textId="77777777" w:rsidTr="005F3DD4">
        <w:trPr>
          <w:trHeight w:hRule="exact" w:val="255"/>
        </w:trPr>
        <w:tc>
          <w:tcPr>
            <w:tcW w:w="534" w:type="dxa"/>
          </w:tcPr>
          <w:p w14:paraId="7629189A" w14:textId="77777777" w:rsidR="00155BC4" w:rsidRPr="0061114B" w:rsidRDefault="00155BC4" w:rsidP="00E606F3">
            <w:pPr>
              <w:spacing w:line="240" w:lineRule="atLeast"/>
              <w:rPr>
                <w:rFonts w:cs="Arial"/>
                <w:szCs w:val="20"/>
              </w:rPr>
            </w:pPr>
            <w:r>
              <w:rPr>
                <w:rFonts w:cs="Arial"/>
                <w:szCs w:val="20"/>
              </w:rPr>
              <w:fldChar w:fldCharType="begin">
                <w:ffData>
                  <w:name w:val="Kontrollkästchen17"/>
                  <w:enabled/>
                  <w:calcOnExit w:val="0"/>
                  <w:checkBox>
                    <w:sizeAuto/>
                    <w:default w:val="0"/>
                  </w:checkBox>
                </w:ffData>
              </w:fldChar>
            </w:r>
            <w:bookmarkStart w:id="17" w:name="Kontrollkästchen17"/>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7"/>
          </w:p>
        </w:tc>
        <w:tc>
          <w:tcPr>
            <w:tcW w:w="8469" w:type="dxa"/>
          </w:tcPr>
          <w:p w14:paraId="21A1CDF3" w14:textId="77777777" w:rsidR="00155BC4" w:rsidRDefault="00155BC4" w:rsidP="00E606F3">
            <w:pPr>
              <w:spacing w:line="240" w:lineRule="atLeast"/>
              <w:rPr>
                <w:rFonts w:cs="Arial"/>
                <w:szCs w:val="20"/>
              </w:rPr>
            </w:pPr>
            <w:r>
              <w:rPr>
                <w:rFonts w:cs="Arial"/>
                <w:szCs w:val="20"/>
              </w:rPr>
              <w:t xml:space="preserve">Sonstiges: </w:t>
            </w:r>
            <w:r>
              <w:rPr>
                <w:rFonts w:cs="Arial"/>
                <w:szCs w:val="20"/>
              </w:rPr>
              <w:fldChar w:fldCharType="begin">
                <w:ffData>
                  <w:name w:val="Text58"/>
                  <w:enabled/>
                  <w:calcOnExit w:val="0"/>
                  <w:textInput/>
                </w:ffData>
              </w:fldChar>
            </w:r>
            <w:bookmarkStart w:id="18" w:name="Text5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8"/>
          </w:p>
        </w:tc>
      </w:tr>
    </w:tbl>
    <w:p w14:paraId="168CB1F6" w14:textId="77777777" w:rsidR="00DD19F2" w:rsidRDefault="00DD19F2" w:rsidP="00DD19F2">
      <w:pPr>
        <w:spacing w:line="240" w:lineRule="atLeast"/>
        <w:rPr>
          <w:rFonts w:cs="Arial"/>
        </w:rPr>
      </w:pPr>
    </w:p>
    <w:p w14:paraId="2E93D71A" w14:textId="77777777" w:rsidR="00674FFB" w:rsidRPr="008565B8" w:rsidRDefault="00674FFB" w:rsidP="004B3FCC">
      <w:pPr>
        <w:numPr>
          <w:ilvl w:val="0"/>
          <w:numId w:val="33"/>
        </w:numPr>
        <w:spacing w:line="240" w:lineRule="atLeast"/>
        <w:rPr>
          <w:rFonts w:cs="Arial"/>
        </w:rPr>
      </w:pPr>
      <w:r w:rsidRPr="008565B8">
        <w:rPr>
          <w:rFonts w:cs="Arial"/>
        </w:rPr>
        <w:lastRenderedPageBreak/>
        <w:t xml:space="preserve">An dieses Angebot hält sich der Bieter bis zum Ablauf der Bindefrist (siehe </w:t>
      </w:r>
      <w:r w:rsidR="005B5932">
        <w:rPr>
          <w:rFonts w:cs="Arial"/>
        </w:rPr>
        <w:t>Seite 1)</w:t>
      </w:r>
      <w:r w:rsidRPr="008565B8">
        <w:rPr>
          <w:rFonts w:cs="Arial"/>
        </w:rPr>
        <w:t xml:space="preserve"> gebunden.</w:t>
      </w:r>
    </w:p>
    <w:p w14:paraId="78AFC4C7" w14:textId="77777777" w:rsidR="0005518F" w:rsidRDefault="0005518F" w:rsidP="00DD19F2">
      <w:pPr>
        <w:tabs>
          <w:tab w:val="left" w:pos="720"/>
        </w:tabs>
        <w:autoSpaceDE w:val="0"/>
        <w:autoSpaceDN w:val="0"/>
        <w:adjustRightInd w:val="0"/>
        <w:spacing w:line="240" w:lineRule="atLeast"/>
        <w:rPr>
          <w:rFonts w:cs="Arial"/>
        </w:rPr>
      </w:pPr>
    </w:p>
    <w:p w14:paraId="0A1CF950" w14:textId="77777777" w:rsidR="00AC7E71" w:rsidRDefault="000259AB" w:rsidP="004B3FCC">
      <w:pPr>
        <w:numPr>
          <w:ilvl w:val="0"/>
          <w:numId w:val="33"/>
        </w:numPr>
        <w:autoSpaceDE w:val="0"/>
        <w:autoSpaceDN w:val="0"/>
        <w:adjustRightInd w:val="0"/>
        <w:spacing w:line="240" w:lineRule="atLeast"/>
        <w:rPr>
          <w:rFonts w:cs="Arial"/>
        </w:rPr>
      </w:pPr>
      <w:r>
        <w:rPr>
          <w:rFonts w:cs="Arial"/>
        </w:rPr>
        <w:t xml:space="preserve">Dem Angebot liegt Folgendes </w:t>
      </w:r>
      <w:r w:rsidR="00B94471">
        <w:rPr>
          <w:rFonts w:cs="Arial"/>
        </w:rPr>
        <w:t>zu Grunde:</w:t>
      </w:r>
    </w:p>
    <w:p w14:paraId="14951EA6" w14:textId="77777777" w:rsidR="00325685" w:rsidRDefault="00325685" w:rsidP="00FD4DD3">
      <w:pPr>
        <w:tabs>
          <w:tab w:val="left" w:pos="0"/>
        </w:tabs>
        <w:autoSpaceDE w:val="0"/>
        <w:autoSpaceDN w:val="0"/>
        <w:adjustRightInd w:val="0"/>
        <w:spacing w:line="240" w:lineRule="atLeast"/>
        <w:rPr>
          <w:rFonts w:cs="Arial"/>
        </w:rPr>
      </w:pPr>
    </w:p>
    <w:p w14:paraId="37C57CB4" w14:textId="77777777"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Leistungsbeschreibung</w:t>
      </w:r>
      <w:r w:rsidR="001A1C72" w:rsidRPr="008565B8">
        <w:rPr>
          <w:rFonts w:cs="Arial"/>
        </w:rPr>
        <w:t xml:space="preserve"> inkl. Leistungsverzeichnis</w:t>
      </w:r>
    </w:p>
    <w:p w14:paraId="2E4DDA49" w14:textId="45C3D166" w:rsidR="00AC7E71" w:rsidRDefault="00F86BD7" w:rsidP="00D03E4A">
      <w:pPr>
        <w:numPr>
          <w:ilvl w:val="1"/>
          <w:numId w:val="7"/>
        </w:numPr>
        <w:tabs>
          <w:tab w:val="left" w:pos="0"/>
        </w:tabs>
        <w:autoSpaceDE w:val="0"/>
        <w:autoSpaceDN w:val="0"/>
        <w:adjustRightInd w:val="0"/>
        <w:spacing w:line="240" w:lineRule="atLeast"/>
        <w:rPr>
          <w:rFonts w:cs="Arial"/>
        </w:rPr>
      </w:pPr>
      <w:r>
        <w:rPr>
          <w:rFonts w:cs="Arial"/>
        </w:rPr>
        <w:t>Zusätzliche</w:t>
      </w:r>
      <w:r w:rsidR="00674FFB" w:rsidRPr="008565B8">
        <w:rPr>
          <w:rFonts w:cs="Arial"/>
        </w:rPr>
        <w:t xml:space="preserve"> Vertra</w:t>
      </w:r>
      <w:r w:rsidR="00AC7E71">
        <w:rPr>
          <w:rFonts w:cs="Arial"/>
        </w:rPr>
        <w:t>gsbedingungen für die Ausführun</w:t>
      </w:r>
      <w:r w:rsidR="00FD4DD3">
        <w:rPr>
          <w:rFonts w:cs="Arial"/>
        </w:rPr>
        <w:t>g</w:t>
      </w:r>
      <w:r w:rsidR="00AC7E71">
        <w:rPr>
          <w:rFonts w:cs="Arial"/>
        </w:rPr>
        <w:t xml:space="preserve"> </w:t>
      </w:r>
      <w:r w:rsidR="0005518F" w:rsidRPr="008565B8">
        <w:rPr>
          <w:rFonts w:cs="Arial"/>
        </w:rPr>
        <w:t>v</w:t>
      </w:r>
      <w:r>
        <w:rPr>
          <w:rFonts w:cs="Arial"/>
        </w:rPr>
        <w:t>on Liefe</w:t>
      </w:r>
      <w:r w:rsidR="00F80D4D">
        <w:rPr>
          <w:rFonts w:cs="Arial"/>
        </w:rPr>
        <w:t>r-</w:t>
      </w:r>
      <w:r>
        <w:rPr>
          <w:rFonts w:cs="Arial"/>
        </w:rPr>
        <w:t xml:space="preserve"> und Dienstleistungen</w:t>
      </w:r>
      <w:r w:rsidR="008D6332" w:rsidRPr="008565B8">
        <w:rPr>
          <w:rFonts w:cs="Arial"/>
        </w:rPr>
        <w:t xml:space="preserve"> (</w:t>
      </w:r>
      <w:r w:rsidR="00F80D4D">
        <w:rPr>
          <w:rFonts w:cs="Arial"/>
        </w:rPr>
        <w:t>ZVB)</w:t>
      </w:r>
      <w:r>
        <w:rPr>
          <w:rFonts w:cs="Arial"/>
        </w:rPr>
        <w:t xml:space="preserve"> in der jeweils gültigen Fassung.</w:t>
      </w:r>
    </w:p>
    <w:p w14:paraId="7BBBF4A3" w14:textId="77777777"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Auf</w:t>
      </w:r>
      <w:r w:rsidR="00AC7E71">
        <w:rPr>
          <w:rFonts w:cs="Arial"/>
        </w:rPr>
        <w:t>forderung zur Angebotsabgabe</w:t>
      </w:r>
    </w:p>
    <w:p w14:paraId="74A51469" w14:textId="581FC095"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Bewerbungsbedingungen für di</w:t>
      </w:r>
      <w:r w:rsidR="00F86BD7">
        <w:rPr>
          <w:rFonts w:cs="Arial"/>
        </w:rPr>
        <w:t>e Vergabe von Liefer</w:t>
      </w:r>
      <w:r w:rsidR="005A3823">
        <w:rPr>
          <w:rFonts w:cs="Arial"/>
        </w:rPr>
        <w:t>-</w:t>
      </w:r>
      <w:r w:rsidR="00F86BD7">
        <w:rPr>
          <w:rFonts w:cs="Arial"/>
        </w:rPr>
        <w:t xml:space="preserve"> und Dienstleistungen</w:t>
      </w:r>
      <w:r w:rsidR="005A3823">
        <w:rPr>
          <w:rFonts w:cs="Arial"/>
        </w:rPr>
        <w:t xml:space="preserve"> (BWB)</w:t>
      </w:r>
      <w:r w:rsidR="00AC7E71">
        <w:rPr>
          <w:rFonts w:cs="Arial"/>
        </w:rPr>
        <w:t xml:space="preserve"> </w:t>
      </w:r>
      <w:r w:rsidRPr="008565B8">
        <w:rPr>
          <w:rFonts w:cs="Arial"/>
        </w:rPr>
        <w:t>in d</w:t>
      </w:r>
      <w:r w:rsidR="00AC7E71">
        <w:rPr>
          <w:rFonts w:cs="Arial"/>
        </w:rPr>
        <w:t>er jeweils gültigen Fassung,</w:t>
      </w:r>
    </w:p>
    <w:p w14:paraId="7C0D0271" w14:textId="77777777" w:rsidR="00AC7E71" w:rsidRDefault="00E61B22" w:rsidP="00D03E4A">
      <w:pPr>
        <w:numPr>
          <w:ilvl w:val="1"/>
          <w:numId w:val="7"/>
        </w:numPr>
        <w:tabs>
          <w:tab w:val="left" w:pos="0"/>
        </w:tabs>
        <w:autoSpaceDE w:val="0"/>
        <w:autoSpaceDN w:val="0"/>
        <w:adjustRightInd w:val="0"/>
        <w:spacing w:line="240" w:lineRule="atLeast"/>
        <w:rPr>
          <w:rFonts w:cs="Arial"/>
        </w:rPr>
      </w:pPr>
      <w:r>
        <w:rPr>
          <w:rFonts w:cs="Arial"/>
        </w:rPr>
        <w:t>Allgemeine</w:t>
      </w:r>
      <w:r w:rsidR="00674FFB" w:rsidRPr="008565B8">
        <w:rPr>
          <w:rFonts w:cs="Arial"/>
        </w:rPr>
        <w:t xml:space="preserve"> Vertragsbedingungen für die Ausführung von</w:t>
      </w:r>
      <w:r w:rsidR="00AC7E71">
        <w:rPr>
          <w:rFonts w:cs="Arial"/>
        </w:rPr>
        <w:t xml:space="preserve"> Leistungen (VOL/B) </w:t>
      </w:r>
      <w:r w:rsidR="00674FFB" w:rsidRPr="008565B8">
        <w:rPr>
          <w:rFonts w:cs="Arial"/>
        </w:rPr>
        <w:t>in d</w:t>
      </w:r>
      <w:r w:rsidR="00AC7E71">
        <w:rPr>
          <w:rFonts w:cs="Arial"/>
        </w:rPr>
        <w:t xml:space="preserve">er jeweils gültigen Fassung, </w:t>
      </w:r>
    </w:p>
    <w:p w14:paraId="1A23A476" w14:textId="22439654" w:rsidR="00D40AA6" w:rsidRPr="008565B8"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Eig</w:t>
      </w:r>
      <w:r w:rsidR="00BB5199" w:rsidRPr="008565B8">
        <w:rPr>
          <w:rFonts w:cs="Arial"/>
        </w:rPr>
        <w:t>enerklärung</w:t>
      </w:r>
      <w:r w:rsidR="00B174CD">
        <w:rPr>
          <w:rFonts w:cs="Arial"/>
        </w:rPr>
        <w:t xml:space="preserve"> zu</w:t>
      </w:r>
      <w:r w:rsidR="005A3823">
        <w:rPr>
          <w:rFonts w:cs="Arial"/>
        </w:rPr>
        <w:t>m Nichtvorliegen von Ausschlussgründen.</w:t>
      </w:r>
    </w:p>
    <w:p w14:paraId="6468FCA3" w14:textId="77777777" w:rsidR="00FD4DD3" w:rsidRDefault="00FD4DD3" w:rsidP="00FD4DD3">
      <w:pPr>
        <w:tabs>
          <w:tab w:val="left" w:pos="0"/>
        </w:tabs>
        <w:autoSpaceDE w:val="0"/>
        <w:autoSpaceDN w:val="0"/>
        <w:adjustRightInd w:val="0"/>
        <w:spacing w:line="240" w:lineRule="atLeast"/>
        <w:ind w:left="567"/>
        <w:rPr>
          <w:rFonts w:cs="Arial"/>
        </w:rPr>
      </w:pPr>
    </w:p>
    <w:p w14:paraId="2AB0D4C7" w14:textId="77777777" w:rsidR="003E3E58" w:rsidRDefault="00674FFB" w:rsidP="003E3E58">
      <w:pPr>
        <w:tabs>
          <w:tab w:val="left" w:pos="0"/>
        </w:tabs>
        <w:autoSpaceDE w:val="0"/>
        <w:autoSpaceDN w:val="0"/>
        <w:adjustRightInd w:val="0"/>
        <w:spacing w:line="240" w:lineRule="atLeast"/>
        <w:ind w:left="567"/>
        <w:rPr>
          <w:rFonts w:cs="Arial"/>
        </w:rPr>
      </w:pPr>
      <w:r w:rsidRPr="008565B8">
        <w:rPr>
          <w:rFonts w:cs="Arial"/>
        </w:rPr>
        <w:t xml:space="preserve">Bei Widersprüchen gelten die Vertragsbestandteile </w:t>
      </w:r>
      <w:r w:rsidR="00FD4DD3">
        <w:rPr>
          <w:rFonts w:cs="Arial"/>
        </w:rPr>
        <w:t xml:space="preserve">nacheinander in der angegebenen </w:t>
      </w:r>
      <w:r w:rsidRPr="008565B8">
        <w:rPr>
          <w:rFonts w:cs="Arial"/>
        </w:rPr>
        <w:t>Reihen</w:t>
      </w:r>
      <w:r w:rsidR="00325685">
        <w:rPr>
          <w:rFonts w:cs="Arial"/>
        </w:rPr>
        <w:t>fol</w:t>
      </w:r>
      <w:r w:rsidR="00B94471">
        <w:rPr>
          <w:rFonts w:cs="Arial"/>
        </w:rPr>
        <w:t>ge.</w:t>
      </w:r>
    </w:p>
    <w:p w14:paraId="5CDFAEC8" w14:textId="77777777" w:rsidR="003E3E58" w:rsidRDefault="003E3E58" w:rsidP="003E3E58">
      <w:pPr>
        <w:tabs>
          <w:tab w:val="left" w:pos="0"/>
        </w:tabs>
        <w:autoSpaceDE w:val="0"/>
        <w:autoSpaceDN w:val="0"/>
        <w:adjustRightInd w:val="0"/>
        <w:spacing w:line="240" w:lineRule="atLeast"/>
        <w:ind w:left="567"/>
        <w:rPr>
          <w:rFonts w:cs="Arial"/>
        </w:rPr>
      </w:pPr>
    </w:p>
    <w:p w14:paraId="0C411C5B" w14:textId="77777777" w:rsidR="00E15939" w:rsidRDefault="00674FFB" w:rsidP="004B3FCC">
      <w:pPr>
        <w:numPr>
          <w:ilvl w:val="0"/>
          <w:numId w:val="33"/>
        </w:numPr>
        <w:autoSpaceDE w:val="0"/>
        <w:autoSpaceDN w:val="0"/>
        <w:adjustRightInd w:val="0"/>
        <w:spacing w:line="240" w:lineRule="atLeast"/>
        <w:rPr>
          <w:rFonts w:cs="Arial"/>
        </w:rPr>
      </w:pPr>
      <w:r w:rsidRPr="008565B8">
        <w:rPr>
          <w:rFonts w:cs="Arial"/>
        </w:rPr>
        <w:t>Der Bieter ist sich bewusst, dass wissentlich falsche Angaben seiner</w:t>
      </w:r>
      <w:r w:rsidR="0005518F" w:rsidRPr="008565B8">
        <w:rPr>
          <w:rFonts w:cs="Arial"/>
        </w:rPr>
        <w:t xml:space="preserve"> </w:t>
      </w:r>
      <w:r w:rsidRPr="008565B8">
        <w:rPr>
          <w:rFonts w:cs="Arial"/>
        </w:rPr>
        <w:t>Erklärungen seinen Ausschluss von künft</w:t>
      </w:r>
      <w:r w:rsidR="00E15939">
        <w:rPr>
          <w:rFonts w:cs="Arial"/>
        </w:rPr>
        <w:t xml:space="preserve">igen Vergabeverfahren und bei </w:t>
      </w:r>
      <w:r w:rsidRPr="008565B8">
        <w:rPr>
          <w:rFonts w:cs="Arial"/>
        </w:rPr>
        <w:t>abgeschlossenem Vertrag die Kündigung zur Folge haben können.</w:t>
      </w:r>
      <w:r w:rsidR="00E15939">
        <w:rPr>
          <w:rFonts w:cs="Arial"/>
        </w:rPr>
        <w:t xml:space="preserve"> </w:t>
      </w:r>
    </w:p>
    <w:p w14:paraId="38E97F8A" w14:textId="77777777" w:rsidR="00E15939" w:rsidRDefault="00E15939" w:rsidP="00FD4DD3">
      <w:pPr>
        <w:tabs>
          <w:tab w:val="left" w:pos="360"/>
          <w:tab w:val="left" w:pos="720"/>
        </w:tabs>
        <w:autoSpaceDE w:val="0"/>
        <w:autoSpaceDN w:val="0"/>
        <w:adjustRightInd w:val="0"/>
        <w:spacing w:line="240" w:lineRule="atLeast"/>
        <w:rPr>
          <w:rFonts w:cs="Arial"/>
        </w:rPr>
      </w:pPr>
    </w:p>
    <w:p w14:paraId="70CE989D" w14:textId="77777777" w:rsidR="00E15939" w:rsidRDefault="00674FFB" w:rsidP="004B3FCC">
      <w:pPr>
        <w:numPr>
          <w:ilvl w:val="0"/>
          <w:numId w:val="33"/>
        </w:numPr>
        <w:autoSpaceDE w:val="0"/>
        <w:autoSpaceDN w:val="0"/>
        <w:adjustRightInd w:val="0"/>
        <w:spacing w:line="240" w:lineRule="atLeast"/>
        <w:rPr>
          <w:rFonts w:cs="Arial"/>
        </w:rPr>
      </w:pPr>
      <w:r w:rsidRPr="008565B8">
        <w:rPr>
          <w:rFonts w:cs="Arial"/>
        </w:rPr>
        <w:t>Unentgeltliche Nebenleistungen (Zu</w:t>
      </w:r>
      <w:r w:rsidR="00E15939">
        <w:rPr>
          <w:rFonts w:cs="Arial"/>
        </w:rPr>
        <w:t>gaben) werden grundsätzlich</w:t>
      </w:r>
      <w:r w:rsidR="0005518F" w:rsidRPr="008565B8">
        <w:rPr>
          <w:rFonts w:cs="Arial"/>
        </w:rPr>
        <w:t xml:space="preserve"> </w:t>
      </w:r>
      <w:r w:rsidRPr="008565B8">
        <w:rPr>
          <w:rFonts w:cs="Arial"/>
        </w:rPr>
        <w:t>ausgeschlossen.</w:t>
      </w:r>
      <w:r w:rsidR="00E15939">
        <w:rPr>
          <w:rFonts w:cs="Arial"/>
        </w:rPr>
        <w:t xml:space="preserve"> </w:t>
      </w:r>
    </w:p>
    <w:p w14:paraId="40C1A3D0" w14:textId="77777777" w:rsidR="00E15939" w:rsidRDefault="00E15939" w:rsidP="00FD4DD3">
      <w:pPr>
        <w:tabs>
          <w:tab w:val="left" w:pos="360"/>
          <w:tab w:val="left" w:pos="720"/>
        </w:tabs>
        <w:autoSpaceDE w:val="0"/>
        <w:autoSpaceDN w:val="0"/>
        <w:adjustRightInd w:val="0"/>
        <w:spacing w:line="240" w:lineRule="atLeast"/>
        <w:rPr>
          <w:rFonts w:cs="Arial"/>
        </w:rPr>
      </w:pPr>
    </w:p>
    <w:p w14:paraId="5FB6483D" w14:textId="77777777" w:rsidR="00793838" w:rsidRDefault="00793838" w:rsidP="00793838">
      <w:pPr>
        <w:numPr>
          <w:ilvl w:val="0"/>
          <w:numId w:val="33"/>
        </w:numPr>
        <w:autoSpaceDE w:val="0"/>
        <w:autoSpaceDN w:val="0"/>
        <w:adjustRightInd w:val="0"/>
        <w:spacing w:line="240" w:lineRule="atLeast"/>
        <w:rPr>
          <w:rFonts w:cs="Arial"/>
        </w:rPr>
      </w:pPr>
      <w:r>
        <w:rPr>
          <w:rFonts w:cs="Arial"/>
        </w:rPr>
        <w:t xml:space="preserve">Folgende Angaben sind zur Durchführung der Abfrage im Wettbewerbsregister durch den Auftraggeber erforderlich: </w:t>
      </w:r>
    </w:p>
    <w:p w14:paraId="6EFE38A7" w14:textId="77777777" w:rsidR="001129FA" w:rsidRDefault="001129FA" w:rsidP="005F12B1">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9003"/>
      </w:tblGrid>
      <w:tr w:rsidR="00AE3605" w:rsidRPr="004946F6" w14:paraId="39EB61B9" w14:textId="77777777" w:rsidTr="00E42176">
        <w:tc>
          <w:tcPr>
            <w:tcW w:w="9003" w:type="dxa"/>
          </w:tcPr>
          <w:p w14:paraId="29D05F79" w14:textId="77777777" w:rsidR="00AE3605" w:rsidRPr="004946F6" w:rsidRDefault="00AE3605" w:rsidP="00E42176">
            <w:pPr>
              <w:spacing w:line="240" w:lineRule="atLeast"/>
              <w:rPr>
                <w:rFonts w:cs="Arial"/>
                <w:b/>
                <w:szCs w:val="20"/>
              </w:rPr>
            </w:pPr>
            <w:r>
              <w:rPr>
                <w:rFonts w:cs="Arial"/>
                <w:b/>
                <w:szCs w:val="20"/>
              </w:rPr>
              <w:t>Name des Unternehmens:</w:t>
            </w:r>
          </w:p>
        </w:tc>
      </w:tr>
      <w:tr w:rsidR="00AE3605" w:rsidRPr="0061114B" w14:paraId="055086EA" w14:textId="77777777" w:rsidTr="00E42176">
        <w:trPr>
          <w:trHeight w:hRule="exact" w:val="510"/>
        </w:trPr>
        <w:tc>
          <w:tcPr>
            <w:tcW w:w="9003" w:type="dxa"/>
            <w:tcBorders>
              <w:bottom w:val="single" w:sz="4" w:space="0" w:color="auto"/>
            </w:tcBorders>
          </w:tcPr>
          <w:p w14:paraId="1610DBF6" w14:textId="77777777" w:rsidR="00AE3605" w:rsidRDefault="00AE3605" w:rsidP="00E42176">
            <w:pPr>
              <w:spacing w:line="240" w:lineRule="atLeast"/>
              <w:rPr>
                <w:rFonts w:cs="Arial"/>
                <w:szCs w:val="20"/>
              </w:rPr>
            </w:pPr>
          </w:p>
          <w:p w14:paraId="1FD33978" w14:textId="77777777" w:rsidR="00AE3605" w:rsidRPr="0061114B" w:rsidRDefault="00AE3605" w:rsidP="00E42176">
            <w:pPr>
              <w:spacing w:line="240" w:lineRule="atLeast"/>
              <w:rPr>
                <w:rFonts w:cs="Arial"/>
                <w:szCs w:val="20"/>
              </w:rPr>
            </w:pPr>
            <w:r>
              <w:rPr>
                <w:rFonts w:cs="Arial"/>
                <w:szCs w:val="20"/>
              </w:rPr>
              <w:fldChar w:fldCharType="begin">
                <w:ffData>
                  <w:name w:val="Text4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7D547C12" w14:textId="77777777" w:rsidR="001129FA" w:rsidRDefault="001129FA" w:rsidP="005F12B1">
      <w:pPr>
        <w:tabs>
          <w:tab w:val="left" w:pos="360"/>
          <w:tab w:val="left" w:pos="720"/>
        </w:tabs>
        <w:autoSpaceDE w:val="0"/>
        <w:autoSpaceDN w:val="0"/>
        <w:adjustRightInd w:val="0"/>
        <w:spacing w:line="240" w:lineRule="atLeast"/>
        <w:ind w:left="567"/>
        <w:rPr>
          <w:rFonts w:cs="Arial"/>
        </w:rPr>
      </w:pPr>
    </w:p>
    <w:tbl>
      <w:tblPr>
        <w:tblW w:w="9039" w:type="dxa"/>
        <w:tblInd w:w="454" w:type="dxa"/>
        <w:tblLayout w:type="fixed"/>
        <w:tblLook w:val="04A0" w:firstRow="1" w:lastRow="0" w:firstColumn="1" w:lastColumn="0" w:noHBand="0" w:noVBand="1"/>
      </w:tblPr>
      <w:tblGrid>
        <w:gridCol w:w="5211"/>
        <w:gridCol w:w="284"/>
        <w:gridCol w:w="3544"/>
      </w:tblGrid>
      <w:tr w:rsidR="00AE3605" w:rsidRPr="004946F6" w14:paraId="46CE2CF2" w14:textId="77777777" w:rsidTr="00E42176">
        <w:tc>
          <w:tcPr>
            <w:tcW w:w="5211" w:type="dxa"/>
          </w:tcPr>
          <w:p w14:paraId="2D28C02B" w14:textId="77777777" w:rsidR="00AE3605" w:rsidRPr="004946F6" w:rsidRDefault="00AE3605" w:rsidP="00E42176">
            <w:pPr>
              <w:spacing w:line="240" w:lineRule="atLeast"/>
              <w:rPr>
                <w:rFonts w:cs="Arial"/>
                <w:b/>
                <w:szCs w:val="20"/>
              </w:rPr>
            </w:pPr>
            <w:r>
              <w:rPr>
                <w:rFonts w:cs="Arial"/>
                <w:b/>
                <w:szCs w:val="20"/>
              </w:rPr>
              <w:t>Rechtsform des Unternehmens:</w:t>
            </w:r>
          </w:p>
        </w:tc>
        <w:tc>
          <w:tcPr>
            <w:tcW w:w="284" w:type="dxa"/>
          </w:tcPr>
          <w:p w14:paraId="0F60EE64" w14:textId="77777777" w:rsidR="00AE3605" w:rsidRPr="004946F6" w:rsidRDefault="00AE3605" w:rsidP="00E42176">
            <w:pPr>
              <w:spacing w:line="240" w:lineRule="atLeast"/>
              <w:rPr>
                <w:rFonts w:cs="Arial"/>
                <w:b/>
                <w:szCs w:val="20"/>
              </w:rPr>
            </w:pPr>
          </w:p>
        </w:tc>
        <w:tc>
          <w:tcPr>
            <w:tcW w:w="3544" w:type="dxa"/>
          </w:tcPr>
          <w:p w14:paraId="14A631B8" w14:textId="77777777" w:rsidR="00AE3605" w:rsidRPr="004946F6" w:rsidRDefault="00AE3605" w:rsidP="00E42176">
            <w:pPr>
              <w:spacing w:line="240" w:lineRule="atLeast"/>
              <w:rPr>
                <w:rFonts w:cs="Arial"/>
                <w:b/>
                <w:szCs w:val="20"/>
              </w:rPr>
            </w:pPr>
            <w:r>
              <w:rPr>
                <w:rFonts w:cs="Arial"/>
                <w:b/>
                <w:szCs w:val="20"/>
              </w:rPr>
              <w:t>Umsatzsteuer-Identnummer:</w:t>
            </w:r>
          </w:p>
        </w:tc>
      </w:tr>
      <w:tr w:rsidR="00AE3605" w:rsidRPr="004946F6" w14:paraId="5844905B" w14:textId="77777777" w:rsidTr="00E42176">
        <w:trPr>
          <w:trHeight w:hRule="exact" w:val="510"/>
        </w:trPr>
        <w:tc>
          <w:tcPr>
            <w:tcW w:w="5211" w:type="dxa"/>
            <w:tcBorders>
              <w:bottom w:val="single" w:sz="4" w:space="0" w:color="auto"/>
            </w:tcBorders>
          </w:tcPr>
          <w:p w14:paraId="6E9F163B" w14:textId="77777777" w:rsidR="00AE3605" w:rsidRPr="004946F6" w:rsidRDefault="00AE3605" w:rsidP="00E42176">
            <w:pPr>
              <w:spacing w:line="240" w:lineRule="atLeast"/>
              <w:rPr>
                <w:rFonts w:cs="Arial"/>
                <w:szCs w:val="20"/>
              </w:rPr>
            </w:pPr>
          </w:p>
          <w:p w14:paraId="6824B8DC" w14:textId="77777777" w:rsidR="00AE3605" w:rsidRPr="004946F6" w:rsidRDefault="00AE3605" w:rsidP="00E42176">
            <w:pPr>
              <w:spacing w:line="240" w:lineRule="atLeast"/>
              <w:rPr>
                <w:rFonts w:cs="Arial"/>
                <w:szCs w:val="20"/>
              </w:rPr>
            </w:pPr>
            <w:r>
              <w:rPr>
                <w:rFonts w:cs="Arial"/>
                <w:szCs w:val="20"/>
              </w:rPr>
              <w:fldChar w:fldCharType="begin">
                <w:ffData>
                  <w:name w:val="Text49"/>
                  <w:enabled/>
                  <w:calcOnExit w:val="0"/>
                  <w:textInput/>
                </w:ffData>
              </w:fldChar>
            </w:r>
            <w:bookmarkStart w:id="19" w:name="Text49"/>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19"/>
          </w:p>
        </w:tc>
        <w:tc>
          <w:tcPr>
            <w:tcW w:w="284" w:type="dxa"/>
          </w:tcPr>
          <w:p w14:paraId="63D4D19F" w14:textId="77777777" w:rsidR="00AE3605" w:rsidRPr="004946F6" w:rsidRDefault="00AE3605" w:rsidP="00E42176">
            <w:pPr>
              <w:spacing w:line="240" w:lineRule="atLeast"/>
              <w:rPr>
                <w:rFonts w:cs="Arial"/>
                <w:szCs w:val="20"/>
              </w:rPr>
            </w:pPr>
          </w:p>
        </w:tc>
        <w:tc>
          <w:tcPr>
            <w:tcW w:w="3544" w:type="dxa"/>
            <w:tcBorders>
              <w:bottom w:val="single" w:sz="4" w:space="0" w:color="auto"/>
            </w:tcBorders>
          </w:tcPr>
          <w:p w14:paraId="767AAAB5" w14:textId="77777777" w:rsidR="00AE3605" w:rsidRDefault="00AE3605" w:rsidP="00E42176">
            <w:pPr>
              <w:spacing w:line="240" w:lineRule="atLeast"/>
              <w:rPr>
                <w:rFonts w:cs="Arial"/>
                <w:szCs w:val="20"/>
              </w:rPr>
            </w:pPr>
          </w:p>
          <w:p w14:paraId="5AF3DBD0" w14:textId="77777777" w:rsidR="00AE3605" w:rsidRPr="004946F6" w:rsidRDefault="00AE3605" w:rsidP="00E42176">
            <w:pPr>
              <w:spacing w:line="240" w:lineRule="atLeast"/>
              <w:rPr>
                <w:rFonts w:cs="Arial"/>
                <w:szCs w:val="20"/>
              </w:rPr>
            </w:pPr>
            <w:r>
              <w:rPr>
                <w:rFonts w:cs="Arial"/>
                <w:szCs w:val="20"/>
              </w:rPr>
              <w:fldChar w:fldCharType="begin">
                <w:ffData>
                  <w:name w:val="Text50"/>
                  <w:enabled/>
                  <w:calcOnExit w:val="0"/>
                  <w:textInput/>
                </w:ffData>
              </w:fldChar>
            </w:r>
            <w:bookmarkStart w:id="20" w:name="Text50"/>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0"/>
          </w:p>
        </w:tc>
      </w:tr>
    </w:tbl>
    <w:p w14:paraId="5962CC12" w14:textId="77777777" w:rsidR="00A73D5A" w:rsidRDefault="00A73D5A" w:rsidP="005F12B1">
      <w:pPr>
        <w:tabs>
          <w:tab w:val="left" w:pos="360"/>
          <w:tab w:val="left" w:pos="720"/>
        </w:tabs>
        <w:autoSpaceDE w:val="0"/>
        <w:autoSpaceDN w:val="0"/>
        <w:adjustRightInd w:val="0"/>
        <w:spacing w:line="240" w:lineRule="atLeast"/>
        <w:ind w:left="567"/>
        <w:rPr>
          <w:rFonts w:cs="Arial"/>
        </w:rPr>
      </w:pPr>
    </w:p>
    <w:p w14:paraId="3E3BC6A6" w14:textId="77777777" w:rsidR="00AE3605" w:rsidRDefault="00AE3605" w:rsidP="00AE3605">
      <w:pPr>
        <w:tabs>
          <w:tab w:val="left" w:pos="360"/>
          <w:tab w:val="left" w:pos="720"/>
        </w:tabs>
        <w:autoSpaceDE w:val="0"/>
        <w:autoSpaceDN w:val="0"/>
        <w:adjustRightInd w:val="0"/>
        <w:spacing w:line="240" w:lineRule="atLeast"/>
        <w:ind w:left="567"/>
        <w:rPr>
          <w:rFonts w:cs="Arial"/>
        </w:rPr>
      </w:pPr>
      <w:r>
        <w:rPr>
          <w:rFonts w:cs="Arial"/>
        </w:rPr>
        <w:t>Zum Handelsregistereintrag des Unternehmens:</w:t>
      </w:r>
    </w:p>
    <w:p w14:paraId="1640AEAA" w14:textId="77777777" w:rsidR="00AE3605" w:rsidRDefault="00AE3605" w:rsidP="005F12B1">
      <w:pPr>
        <w:tabs>
          <w:tab w:val="left" w:pos="360"/>
          <w:tab w:val="left" w:pos="720"/>
        </w:tabs>
        <w:autoSpaceDE w:val="0"/>
        <w:autoSpaceDN w:val="0"/>
        <w:adjustRightInd w:val="0"/>
        <w:spacing w:line="240" w:lineRule="atLeast"/>
        <w:ind w:left="567"/>
        <w:rPr>
          <w:rFonts w:cs="Arial"/>
        </w:rPr>
      </w:pPr>
    </w:p>
    <w:tbl>
      <w:tblPr>
        <w:tblW w:w="9039" w:type="dxa"/>
        <w:tblInd w:w="454" w:type="dxa"/>
        <w:tblLayout w:type="fixed"/>
        <w:tblLook w:val="04A0" w:firstRow="1" w:lastRow="0" w:firstColumn="1" w:lastColumn="0" w:noHBand="0" w:noVBand="1"/>
      </w:tblPr>
      <w:tblGrid>
        <w:gridCol w:w="5211"/>
        <w:gridCol w:w="284"/>
        <w:gridCol w:w="3544"/>
      </w:tblGrid>
      <w:tr w:rsidR="003C5DAF" w:rsidRPr="004946F6" w14:paraId="1E8DA903" w14:textId="77777777" w:rsidTr="00E42176">
        <w:tc>
          <w:tcPr>
            <w:tcW w:w="5211" w:type="dxa"/>
          </w:tcPr>
          <w:p w14:paraId="4A7979DD" w14:textId="77777777" w:rsidR="003C5DAF" w:rsidRPr="004946F6" w:rsidRDefault="003C5DAF" w:rsidP="00E42176">
            <w:pPr>
              <w:spacing w:line="240" w:lineRule="atLeast"/>
              <w:rPr>
                <w:rFonts w:cs="Arial"/>
                <w:b/>
                <w:szCs w:val="20"/>
              </w:rPr>
            </w:pPr>
            <w:r>
              <w:rPr>
                <w:rFonts w:cs="Arial"/>
                <w:b/>
                <w:szCs w:val="20"/>
              </w:rPr>
              <w:t>Registergericht:</w:t>
            </w:r>
          </w:p>
        </w:tc>
        <w:tc>
          <w:tcPr>
            <w:tcW w:w="284" w:type="dxa"/>
          </w:tcPr>
          <w:p w14:paraId="3144DF6A" w14:textId="77777777" w:rsidR="003C5DAF" w:rsidRPr="004946F6" w:rsidRDefault="003C5DAF" w:rsidP="00E42176">
            <w:pPr>
              <w:spacing w:line="240" w:lineRule="atLeast"/>
              <w:rPr>
                <w:rFonts w:cs="Arial"/>
                <w:b/>
                <w:szCs w:val="20"/>
              </w:rPr>
            </w:pPr>
          </w:p>
        </w:tc>
        <w:tc>
          <w:tcPr>
            <w:tcW w:w="3544" w:type="dxa"/>
          </w:tcPr>
          <w:p w14:paraId="3A3BADF7" w14:textId="77777777" w:rsidR="003C5DAF" w:rsidRPr="004946F6" w:rsidRDefault="003C5DAF" w:rsidP="00E42176">
            <w:pPr>
              <w:spacing w:line="240" w:lineRule="atLeast"/>
              <w:rPr>
                <w:rFonts w:cs="Arial"/>
                <w:b/>
                <w:szCs w:val="20"/>
              </w:rPr>
            </w:pPr>
            <w:r>
              <w:rPr>
                <w:rFonts w:cs="Arial"/>
                <w:b/>
                <w:szCs w:val="20"/>
              </w:rPr>
              <w:t>Registernummer:</w:t>
            </w:r>
          </w:p>
        </w:tc>
      </w:tr>
      <w:tr w:rsidR="003C5DAF" w:rsidRPr="004946F6" w14:paraId="782EA08B" w14:textId="77777777" w:rsidTr="00E42176">
        <w:trPr>
          <w:trHeight w:hRule="exact" w:val="510"/>
        </w:trPr>
        <w:tc>
          <w:tcPr>
            <w:tcW w:w="5211" w:type="dxa"/>
            <w:tcBorders>
              <w:bottom w:val="single" w:sz="4" w:space="0" w:color="auto"/>
            </w:tcBorders>
          </w:tcPr>
          <w:p w14:paraId="3B99881F" w14:textId="77777777" w:rsidR="003C5DAF" w:rsidRPr="004946F6" w:rsidRDefault="003C5DAF" w:rsidP="00E42176">
            <w:pPr>
              <w:spacing w:line="240" w:lineRule="atLeast"/>
              <w:rPr>
                <w:rFonts w:cs="Arial"/>
                <w:szCs w:val="20"/>
              </w:rPr>
            </w:pPr>
          </w:p>
          <w:p w14:paraId="0C07D14D" w14:textId="77777777" w:rsidR="003C5DAF" w:rsidRPr="004946F6" w:rsidRDefault="003C5DAF" w:rsidP="00E42176">
            <w:pPr>
              <w:spacing w:line="240" w:lineRule="atLeast"/>
              <w:rPr>
                <w:rFonts w:cs="Arial"/>
                <w:szCs w:val="20"/>
              </w:rPr>
            </w:pPr>
            <w:r>
              <w:rPr>
                <w:rFonts w:cs="Arial"/>
                <w:szCs w:val="20"/>
              </w:rPr>
              <w:fldChar w:fldCharType="begin">
                <w:ffData>
                  <w:name w:val="Text49"/>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84" w:type="dxa"/>
          </w:tcPr>
          <w:p w14:paraId="22F527C1" w14:textId="77777777" w:rsidR="003C5DAF" w:rsidRPr="004946F6" w:rsidRDefault="003C5DAF" w:rsidP="00E42176">
            <w:pPr>
              <w:spacing w:line="240" w:lineRule="atLeast"/>
              <w:rPr>
                <w:rFonts w:cs="Arial"/>
                <w:szCs w:val="20"/>
              </w:rPr>
            </w:pPr>
          </w:p>
        </w:tc>
        <w:tc>
          <w:tcPr>
            <w:tcW w:w="3544" w:type="dxa"/>
            <w:tcBorders>
              <w:bottom w:val="single" w:sz="4" w:space="0" w:color="auto"/>
            </w:tcBorders>
          </w:tcPr>
          <w:p w14:paraId="3202D41B" w14:textId="77777777" w:rsidR="003C5DAF" w:rsidRDefault="003C5DAF" w:rsidP="00E42176">
            <w:pPr>
              <w:spacing w:line="240" w:lineRule="atLeast"/>
              <w:rPr>
                <w:rFonts w:cs="Arial"/>
                <w:szCs w:val="20"/>
              </w:rPr>
            </w:pPr>
          </w:p>
          <w:p w14:paraId="318FE41B" w14:textId="77777777" w:rsidR="003C5DAF" w:rsidRPr="004946F6" w:rsidRDefault="003C5DAF" w:rsidP="00E42176">
            <w:pPr>
              <w:spacing w:line="240" w:lineRule="atLeast"/>
              <w:rPr>
                <w:rFonts w:cs="Arial"/>
                <w:szCs w:val="20"/>
              </w:rPr>
            </w:pPr>
            <w:r>
              <w:rPr>
                <w:rFonts w:cs="Arial"/>
                <w:szCs w:val="20"/>
              </w:rPr>
              <w:fldChar w:fldCharType="begin">
                <w:ffData>
                  <w:name w:val="Text50"/>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FD1F24D" w14:textId="77777777" w:rsidR="00AE3605" w:rsidRDefault="00AE3605" w:rsidP="005F12B1">
      <w:pPr>
        <w:tabs>
          <w:tab w:val="left" w:pos="360"/>
          <w:tab w:val="left" w:pos="720"/>
        </w:tabs>
        <w:autoSpaceDE w:val="0"/>
        <w:autoSpaceDN w:val="0"/>
        <w:adjustRightInd w:val="0"/>
        <w:spacing w:line="240" w:lineRule="atLeast"/>
        <w:ind w:left="567"/>
        <w:rPr>
          <w:rFonts w:cs="Arial"/>
        </w:rPr>
      </w:pPr>
    </w:p>
    <w:p w14:paraId="24494CEA" w14:textId="77777777" w:rsidR="00AE3605" w:rsidRDefault="00AE3605" w:rsidP="003C5DAF">
      <w:pPr>
        <w:tabs>
          <w:tab w:val="left" w:pos="360"/>
          <w:tab w:val="left" w:pos="720"/>
        </w:tabs>
        <w:autoSpaceDE w:val="0"/>
        <w:autoSpaceDN w:val="0"/>
        <w:adjustRightInd w:val="0"/>
        <w:spacing w:line="240" w:lineRule="atLeast"/>
        <w:rPr>
          <w:rFonts w:cs="Arial"/>
        </w:rPr>
      </w:pPr>
    </w:p>
    <w:p w14:paraId="2B1877CA" w14:textId="77777777" w:rsidR="005B5932" w:rsidRDefault="005B5932" w:rsidP="00FD4DD3">
      <w:pPr>
        <w:tabs>
          <w:tab w:val="left" w:pos="360"/>
          <w:tab w:val="left" w:pos="720"/>
        </w:tabs>
        <w:autoSpaceDE w:val="0"/>
        <w:autoSpaceDN w:val="0"/>
        <w:adjustRightInd w:val="0"/>
        <w:spacing w:line="240" w:lineRule="atLeast"/>
        <w:rPr>
          <w:rFonts w:cs="Arial"/>
        </w:rPr>
      </w:pPr>
    </w:p>
    <w:p w14:paraId="0B9006EB" w14:textId="77777777" w:rsidR="001D702E" w:rsidRDefault="001D702E" w:rsidP="00FD4DD3">
      <w:pPr>
        <w:tabs>
          <w:tab w:val="left" w:pos="360"/>
          <w:tab w:val="left" w:pos="720"/>
        </w:tabs>
        <w:autoSpaceDE w:val="0"/>
        <w:autoSpaceDN w:val="0"/>
        <w:adjustRightInd w:val="0"/>
        <w:spacing w:line="240" w:lineRule="atLeast"/>
        <w:rPr>
          <w:rFonts w:cs="Arial"/>
        </w:rPr>
      </w:pPr>
    </w:p>
    <w:p w14:paraId="7E1E489C" w14:textId="77777777" w:rsidR="001D702E" w:rsidRDefault="001D702E" w:rsidP="00FD4DD3">
      <w:pPr>
        <w:tabs>
          <w:tab w:val="left" w:pos="360"/>
          <w:tab w:val="left" w:pos="720"/>
        </w:tabs>
        <w:autoSpaceDE w:val="0"/>
        <w:autoSpaceDN w:val="0"/>
        <w:adjustRightInd w:val="0"/>
        <w:spacing w:line="240" w:lineRule="atLeast"/>
        <w:rPr>
          <w:rFonts w:cs="Arial"/>
        </w:rPr>
      </w:pPr>
    </w:p>
    <w:p w14:paraId="73C80B65" w14:textId="77777777" w:rsidR="001D702E" w:rsidRDefault="001D702E" w:rsidP="00FD4DD3">
      <w:pPr>
        <w:tabs>
          <w:tab w:val="left" w:pos="360"/>
          <w:tab w:val="left" w:pos="720"/>
        </w:tabs>
        <w:autoSpaceDE w:val="0"/>
        <w:autoSpaceDN w:val="0"/>
        <w:adjustRightInd w:val="0"/>
        <w:spacing w:line="240" w:lineRule="atLeast"/>
        <w:rPr>
          <w:rFonts w:cs="Arial"/>
        </w:rPr>
      </w:pPr>
    </w:p>
    <w:p w14:paraId="6F389936" w14:textId="77777777" w:rsidR="001D702E" w:rsidRDefault="001D702E" w:rsidP="00FD4DD3">
      <w:pPr>
        <w:tabs>
          <w:tab w:val="left" w:pos="360"/>
          <w:tab w:val="left" w:pos="720"/>
        </w:tabs>
        <w:autoSpaceDE w:val="0"/>
        <w:autoSpaceDN w:val="0"/>
        <w:adjustRightInd w:val="0"/>
        <w:spacing w:line="240" w:lineRule="atLeast"/>
        <w:rPr>
          <w:rFonts w:cs="Arial"/>
        </w:rPr>
      </w:pPr>
    </w:p>
    <w:p w14:paraId="544081A8" w14:textId="77777777" w:rsidR="001D702E" w:rsidRDefault="001D702E" w:rsidP="00FD4DD3">
      <w:pPr>
        <w:tabs>
          <w:tab w:val="left" w:pos="360"/>
          <w:tab w:val="left" w:pos="720"/>
        </w:tabs>
        <w:autoSpaceDE w:val="0"/>
        <w:autoSpaceDN w:val="0"/>
        <w:adjustRightInd w:val="0"/>
        <w:spacing w:line="240" w:lineRule="atLeast"/>
        <w:rPr>
          <w:rFonts w:cs="Arial"/>
        </w:rPr>
      </w:pPr>
    </w:p>
    <w:p w14:paraId="231AC44C" w14:textId="77777777" w:rsidR="001D702E" w:rsidRDefault="001D702E" w:rsidP="00FD4DD3">
      <w:pPr>
        <w:tabs>
          <w:tab w:val="left" w:pos="360"/>
          <w:tab w:val="left" w:pos="720"/>
        </w:tabs>
        <w:autoSpaceDE w:val="0"/>
        <w:autoSpaceDN w:val="0"/>
        <w:adjustRightInd w:val="0"/>
        <w:spacing w:line="240" w:lineRule="atLeast"/>
        <w:rPr>
          <w:rFonts w:cs="Arial"/>
        </w:rPr>
      </w:pPr>
    </w:p>
    <w:p w14:paraId="64B83E7F" w14:textId="77777777" w:rsidR="003F042C" w:rsidRDefault="00B217D6" w:rsidP="004B3FCC">
      <w:pPr>
        <w:numPr>
          <w:ilvl w:val="0"/>
          <w:numId w:val="33"/>
        </w:numPr>
        <w:autoSpaceDE w:val="0"/>
        <w:autoSpaceDN w:val="0"/>
        <w:adjustRightInd w:val="0"/>
        <w:spacing w:line="240" w:lineRule="atLeast"/>
        <w:rPr>
          <w:rFonts w:cs="Arial"/>
        </w:rPr>
      </w:pPr>
      <w:r>
        <w:rPr>
          <w:rFonts w:cs="Arial"/>
        </w:rPr>
        <w:lastRenderedPageBreak/>
        <w:t>Man spricht von einem kleinen oder mittelständigen Unternehmen (</w:t>
      </w:r>
      <w:r w:rsidR="000A6690">
        <w:rPr>
          <w:rFonts w:cs="Arial"/>
        </w:rPr>
        <w:t>KMU</w:t>
      </w:r>
      <w:r>
        <w:rPr>
          <w:rFonts w:cs="Arial"/>
        </w:rPr>
        <w:t>)</w:t>
      </w:r>
      <w:r w:rsidR="000A6690">
        <w:rPr>
          <w:rFonts w:cs="Arial"/>
        </w:rPr>
        <w:t xml:space="preserve"> im Sinne der Vorgaben de</w:t>
      </w:r>
      <w:r>
        <w:rPr>
          <w:rFonts w:cs="Arial"/>
        </w:rPr>
        <w:t>r Europäischen Union (EU)</w:t>
      </w:r>
      <w:r w:rsidR="000A6690">
        <w:rPr>
          <w:rFonts w:cs="Arial"/>
        </w:rPr>
        <w:t>, wenn es</w:t>
      </w:r>
    </w:p>
    <w:p w14:paraId="0B427E3C" w14:textId="77777777" w:rsidR="003F042C" w:rsidRDefault="003F042C" w:rsidP="00A206BE">
      <w:pPr>
        <w:tabs>
          <w:tab w:val="left" w:pos="360"/>
          <w:tab w:val="left" w:pos="720"/>
        </w:tabs>
        <w:autoSpaceDE w:val="0"/>
        <w:autoSpaceDN w:val="0"/>
        <w:adjustRightInd w:val="0"/>
        <w:spacing w:line="240" w:lineRule="atLeast"/>
        <w:ind w:left="567"/>
        <w:rPr>
          <w:rFonts w:cs="Arial"/>
        </w:rPr>
      </w:pPr>
    </w:p>
    <w:p w14:paraId="10F16D16" w14:textId="77777777" w:rsidR="005F12B1" w:rsidRDefault="003F042C" w:rsidP="00A206BE">
      <w:pPr>
        <w:tabs>
          <w:tab w:val="left" w:pos="360"/>
          <w:tab w:val="left" w:pos="720"/>
        </w:tabs>
        <w:autoSpaceDE w:val="0"/>
        <w:autoSpaceDN w:val="0"/>
        <w:adjustRightInd w:val="0"/>
        <w:spacing w:line="240" w:lineRule="atLeast"/>
        <w:ind w:left="567"/>
        <w:rPr>
          <w:rFonts w:cs="Arial"/>
        </w:rPr>
      </w:pPr>
      <w:r>
        <w:rPr>
          <w:rFonts w:cs="Arial"/>
        </w:rPr>
        <w:t xml:space="preserve">weniger als </w:t>
      </w:r>
      <w:r w:rsidR="00B217D6">
        <w:rPr>
          <w:rFonts w:cs="Arial"/>
        </w:rPr>
        <w:t>2</w:t>
      </w:r>
      <w:r>
        <w:rPr>
          <w:rFonts w:cs="Arial"/>
        </w:rPr>
        <w:t xml:space="preserve">50 Mitarbeiter beschäftigt </w:t>
      </w:r>
      <w:r w:rsidRPr="001834F5">
        <w:rPr>
          <w:rFonts w:cs="Arial"/>
          <w:b/>
        </w:rPr>
        <w:t>und</w:t>
      </w:r>
      <w:r>
        <w:rPr>
          <w:rFonts w:cs="Arial"/>
        </w:rPr>
        <w:t xml:space="preserve"> </w:t>
      </w:r>
      <w:r w:rsidR="001834F5">
        <w:rPr>
          <w:rFonts w:cs="Arial"/>
        </w:rPr>
        <w:t xml:space="preserve">mindestens eine von zwei </w:t>
      </w:r>
      <w:r w:rsidR="00A206BE">
        <w:rPr>
          <w:rFonts w:cs="Arial"/>
        </w:rPr>
        <w:t>Bedingungen</w:t>
      </w:r>
      <w:r w:rsidR="008343CB">
        <w:rPr>
          <w:rFonts w:cs="Arial"/>
        </w:rPr>
        <w:t xml:space="preserve"> erfüllt: </w:t>
      </w:r>
    </w:p>
    <w:p w14:paraId="18F29BB1" w14:textId="77777777" w:rsidR="00BB336B" w:rsidRDefault="00BB336B" w:rsidP="00A206BE">
      <w:pPr>
        <w:tabs>
          <w:tab w:val="left" w:pos="360"/>
          <w:tab w:val="left" w:pos="720"/>
        </w:tabs>
        <w:autoSpaceDE w:val="0"/>
        <w:autoSpaceDN w:val="0"/>
        <w:adjustRightInd w:val="0"/>
        <w:spacing w:line="240" w:lineRule="atLeast"/>
        <w:ind w:left="567"/>
        <w:rPr>
          <w:rFonts w:cs="Arial"/>
        </w:rPr>
      </w:pPr>
    </w:p>
    <w:p w14:paraId="2E4B9FB5" w14:textId="77777777" w:rsidR="003F042C" w:rsidRDefault="003F042C" w:rsidP="001834F5">
      <w:pPr>
        <w:numPr>
          <w:ilvl w:val="0"/>
          <w:numId w:val="24"/>
        </w:numPr>
        <w:autoSpaceDE w:val="0"/>
        <w:autoSpaceDN w:val="0"/>
        <w:adjustRightInd w:val="0"/>
        <w:spacing w:line="240" w:lineRule="atLeast"/>
        <w:rPr>
          <w:rFonts w:cs="Arial"/>
        </w:rPr>
      </w:pPr>
      <w:r>
        <w:rPr>
          <w:rFonts w:cs="Arial"/>
        </w:rPr>
        <w:t>Der Umsatz beträg</w:t>
      </w:r>
      <w:r w:rsidR="008343CB">
        <w:rPr>
          <w:rFonts w:cs="Arial"/>
        </w:rPr>
        <w:t>t weniger als 50 Millionen Euro pro Jahr.</w:t>
      </w:r>
    </w:p>
    <w:p w14:paraId="263AA465" w14:textId="77777777" w:rsidR="003F042C" w:rsidRDefault="003F042C" w:rsidP="001834F5">
      <w:pPr>
        <w:numPr>
          <w:ilvl w:val="0"/>
          <w:numId w:val="24"/>
        </w:numPr>
        <w:autoSpaceDE w:val="0"/>
        <w:autoSpaceDN w:val="0"/>
        <w:adjustRightInd w:val="0"/>
        <w:spacing w:line="240" w:lineRule="atLeast"/>
        <w:rPr>
          <w:rFonts w:cs="Arial"/>
        </w:rPr>
      </w:pPr>
      <w:r>
        <w:rPr>
          <w:rFonts w:cs="Arial"/>
        </w:rPr>
        <w:t>Die Bilanzsumme beträgt weniger als 43 Millionen Euro.</w:t>
      </w:r>
    </w:p>
    <w:p w14:paraId="32C16EAA" w14:textId="77777777" w:rsidR="003F042C" w:rsidRDefault="003F042C" w:rsidP="001834F5">
      <w:pPr>
        <w:tabs>
          <w:tab w:val="left" w:pos="360"/>
          <w:tab w:val="left" w:pos="720"/>
        </w:tabs>
        <w:autoSpaceDE w:val="0"/>
        <w:autoSpaceDN w:val="0"/>
        <w:adjustRightInd w:val="0"/>
        <w:spacing w:line="240" w:lineRule="atLeast"/>
        <w:ind w:left="567"/>
        <w:rPr>
          <w:rFonts w:cs="Arial"/>
        </w:rPr>
      </w:pPr>
    </w:p>
    <w:p w14:paraId="41BF3D89" w14:textId="77777777" w:rsidR="008343CB" w:rsidRDefault="00694B34" w:rsidP="001834F5">
      <w:pPr>
        <w:tabs>
          <w:tab w:val="left" w:pos="360"/>
          <w:tab w:val="left" w:pos="720"/>
        </w:tabs>
        <w:autoSpaceDE w:val="0"/>
        <w:autoSpaceDN w:val="0"/>
        <w:adjustRightInd w:val="0"/>
        <w:spacing w:line="240" w:lineRule="atLeast"/>
        <w:ind w:left="567"/>
        <w:rPr>
          <w:rFonts w:cs="Arial"/>
        </w:rPr>
      </w:pPr>
      <w:r>
        <w:rPr>
          <w:rFonts w:cs="Arial"/>
        </w:rPr>
        <w:t>Der Bieter ist ein kleines oder mittelständiges Unternehmen</w:t>
      </w:r>
      <w:r w:rsidR="000A6690">
        <w:rPr>
          <w:rFonts w:cs="Arial"/>
        </w:rPr>
        <w:t xml:space="preserve"> im Sinne der Vorgaben der EU:</w:t>
      </w:r>
    </w:p>
    <w:p w14:paraId="60A87913" w14:textId="77777777" w:rsidR="008343CB" w:rsidRDefault="008343CB" w:rsidP="001834F5">
      <w:pPr>
        <w:tabs>
          <w:tab w:val="left" w:pos="360"/>
          <w:tab w:val="left" w:pos="720"/>
        </w:tabs>
        <w:autoSpaceDE w:val="0"/>
        <w:autoSpaceDN w:val="0"/>
        <w:adjustRightInd w:val="0"/>
        <w:spacing w:line="240" w:lineRule="atLeast"/>
        <w:ind w:left="567"/>
        <w:rPr>
          <w:rFonts w:cs="Arial"/>
        </w:rPr>
      </w:pPr>
    </w:p>
    <w:tbl>
      <w:tblPr>
        <w:tblW w:w="2235" w:type="dxa"/>
        <w:tblInd w:w="454" w:type="dxa"/>
        <w:tblLayout w:type="fixed"/>
        <w:tblLook w:val="04A0" w:firstRow="1" w:lastRow="0" w:firstColumn="1" w:lastColumn="0" w:noHBand="0" w:noVBand="1"/>
      </w:tblPr>
      <w:tblGrid>
        <w:gridCol w:w="534"/>
        <w:gridCol w:w="1701"/>
      </w:tblGrid>
      <w:tr w:rsidR="00694B34" w:rsidRPr="0061114B" w14:paraId="70948132" w14:textId="77777777" w:rsidTr="005F3DD4">
        <w:tc>
          <w:tcPr>
            <w:tcW w:w="534" w:type="dxa"/>
          </w:tcPr>
          <w:p w14:paraId="3A39B29B" w14:textId="77777777" w:rsidR="00694B34" w:rsidRPr="0061114B" w:rsidRDefault="00694B34" w:rsidP="00EC5300">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1701" w:type="dxa"/>
          </w:tcPr>
          <w:p w14:paraId="5285C2F1" w14:textId="77777777" w:rsidR="00694B34" w:rsidRPr="0061114B" w:rsidRDefault="00694B34" w:rsidP="00EC5300">
            <w:pPr>
              <w:spacing w:line="240" w:lineRule="atLeast"/>
              <w:rPr>
                <w:rFonts w:cs="Arial"/>
                <w:szCs w:val="20"/>
              </w:rPr>
            </w:pPr>
            <w:r>
              <w:rPr>
                <w:rFonts w:cs="Arial"/>
                <w:szCs w:val="20"/>
              </w:rPr>
              <w:t>Ja</w:t>
            </w:r>
          </w:p>
        </w:tc>
      </w:tr>
      <w:tr w:rsidR="00694B34" w:rsidRPr="0061114B" w14:paraId="5EFE8D35" w14:textId="77777777" w:rsidTr="005F3DD4">
        <w:tc>
          <w:tcPr>
            <w:tcW w:w="534" w:type="dxa"/>
          </w:tcPr>
          <w:p w14:paraId="0C2D5FB7" w14:textId="77777777" w:rsidR="00694B34" w:rsidRPr="0061114B" w:rsidRDefault="00694B34" w:rsidP="00EC5300">
            <w:pPr>
              <w:spacing w:line="240" w:lineRule="atLeast"/>
              <w:rPr>
                <w:rFonts w:cs="Arial"/>
                <w:szCs w:val="20"/>
              </w:rPr>
            </w:pPr>
            <w:r>
              <w:rPr>
                <w:rFonts w:cs="Arial"/>
                <w:szCs w:val="20"/>
              </w:rPr>
              <w:fldChar w:fldCharType="begin">
                <w:ffData>
                  <w:name w:val="Kontrollkästchen14"/>
                  <w:enabled/>
                  <w:calcOnExit w:val="0"/>
                  <w:checkBox>
                    <w:sizeAuto/>
                    <w:default w:val="0"/>
                  </w:checkBox>
                </w:ffData>
              </w:fldChar>
            </w:r>
            <w:bookmarkStart w:id="21" w:name="Kontrollkästchen14"/>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1"/>
          </w:p>
        </w:tc>
        <w:tc>
          <w:tcPr>
            <w:tcW w:w="1701" w:type="dxa"/>
          </w:tcPr>
          <w:p w14:paraId="43BDAF65" w14:textId="77777777" w:rsidR="00694B34" w:rsidRDefault="00694B34" w:rsidP="00EC5300">
            <w:pPr>
              <w:spacing w:line="240" w:lineRule="atLeast"/>
              <w:rPr>
                <w:rFonts w:cs="Arial"/>
                <w:szCs w:val="20"/>
              </w:rPr>
            </w:pPr>
            <w:r>
              <w:rPr>
                <w:rFonts w:cs="Arial"/>
                <w:szCs w:val="20"/>
              </w:rPr>
              <w:t>Nein</w:t>
            </w:r>
          </w:p>
        </w:tc>
      </w:tr>
    </w:tbl>
    <w:p w14:paraId="667C0A16" w14:textId="77777777" w:rsidR="000A6690" w:rsidRDefault="000A6690" w:rsidP="001834F5">
      <w:pPr>
        <w:tabs>
          <w:tab w:val="left" w:pos="360"/>
          <w:tab w:val="left" w:pos="720"/>
        </w:tabs>
        <w:autoSpaceDE w:val="0"/>
        <w:autoSpaceDN w:val="0"/>
        <w:adjustRightInd w:val="0"/>
        <w:spacing w:line="240" w:lineRule="atLeast"/>
        <w:ind w:left="567"/>
        <w:rPr>
          <w:rFonts w:cs="Arial"/>
        </w:rPr>
      </w:pPr>
    </w:p>
    <w:p w14:paraId="3F9BD40B" w14:textId="77777777" w:rsidR="00DD19F2" w:rsidRDefault="00DD19F2" w:rsidP="001834F5">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2126"/>
        <w:gridCol w:w="142"/>
        <w:gridCol w:w="1701"/>
        <w:gridCol w:w="2268"/>
        <w:gridCol w:w="2189"/>
      </w:tblGrid>
      <w:tr w:rsidR="009E3F3F" w:rsidRPr="00B17C58" w14:paraId="416D204A" w14:textId="77777777" w:rsidTr="005F3DD4">
        <w:trPr>
          <w:trHeight w:hRule="exact" w:val="284"/>
        </w:trPr>
        <w:tc>
          <w:tcPr>
            <w:tcW w:w="8960" w:type="dxa"/>
            <w:gridSpan w:val="6"/>
          </w:tcPr>
          <w:p w14:paraId="582292F8" w14:textId="77777777" w:rsidR="009E3F3F" w:rsidRPr="00B17C58" w:rsidRDefault="009E3F3F" w:rsidP="009C4645">
            <w:pPr>
              <w:tabs>
                <w:tab w:val="left" w:pos="360"/>
                <w:tab w:val="left" w:pos="720"/>
              </w:tabs>
              <w:autoSpaceDE w:val="0"/>
              <w:autoSpaceDN w:val="0"/>
              <w:adjustRightInd w:val="0"/>
              <w:spacing w:before="20" w:after="20"/>
              <w:rPr>
                <w:rFonts w:cs="Arial"/>
                <w:szCs w:val="20"/>
              </w:rPr>
            </w:pPr>
            <w:r>
              <w:rPr>
                <w:rFonts w:cs="Arial"/>
                <w:szCs w:val="20"/>
              </w:rPr>
              <w:t>Wirtschaftliche und finanzielle Leistungsfähigkeit des Bieters:</w:t>
            </w:r>
          </w:p>
        </w:tc>
      </w:tr>
      <w:tr w:rsidR="009E3F3F" w:rsidRPr="00B17C58" w14:paraId="517247BD" w14:textId="77777777" w:rsidTr="005F3DD4">
        <w:trPr>
          <w:trHeight w:hRule="exact" w:val="284"/>
        </w:trPr>
        <w:tc>
          <w:tcPr>
            <w:tcW w:w="8960" w:type="dxa"/>
            <w:gridSpan w:val="6"/>
          </w:tcPr>
          <w:p w14:paraId="127C9BD0" w14:textId="77777777" w:rsidR="009E3F3F" w:rsidRDefault="009E3F3F" w:rsidP="009C4645">
            <w:pPr>
              <w:tabs>
                <w:tab w:val="left" w:pos="360"/>
                <w:tab w:val="left" w:pos="720"/>
              </w:tabs>
              <w:autoSpaceDE w:val="0"/>
              <w:autoSpaceDN w:val="0"/>
              <w:adjustRightInd w:val="0"/>
              <w:spacing w:before="20" w:after="20"/>
              <w:rPr>
                <w:rFonts w:cs="Arial"/>
                <w:szCs w:val="20"/>
              </w:rPr>
            </w:pPr>
            <w:r>
              <w:rPr>
                <w:rFonts w:cs="Arial"/>
                <w:szCs w:val="20"/>
              </w:rPr>
              <w:t>Angaben für das letzte Geschäftsjahr (jeweils gerundete Werte):</w:t>
            </w:r>
          </w:p>
        </w:tc>
      </w:tr>
      <w:tr w:rsidR="009E3F3F" w:rsidRPr="00B17C58" w14:paraId="76DD6757" w14:textId="77777777" w:rsidTr="005F3DD4">
        <w:trPr>
          <w:trHeight w:hRule="exact" w:val="284"/>
        </w:trPr>
        <w:tc>
          <w:tcPr>
            <w:tcW w:w="534" w:type="dxa"/>
          </w:tcPr>
          <w:p w14:paraId="2836FAF3" w14:textId="77777777" w:rsidR="009E3F3F" w:rsidRDefault="009E3F3F" w:rsidP="009C4645">
            <w:pPr>
              <w:tabs>
                <w:tab w:val="left" w:pos="360"/>
                <w:tab w:val="left" w:pos="720"/>
              </w:tabs>
              <w:autoSpaceDE w:val="0"/>
              <w:autoSpaceDN w:val="0"/>
              <w:adjustRightInd w:val="0"/>
              <w:spacing w:before="20" w:after="20"/>
              <w:rPr>
                <w:rFonts w:cs="Arial"/>
                <w:szCs w:val="20"/>
              </w:rPr>
            </w:pPr>
          </w:p>
        </w:tc>
        <w:tc>
          <w:tcPr>
            <w:tcW w:w="8426" w:type="dxa"/>
            <w:gridSpan w:val="5"/>
          </w:tcPr>
          <w:p w14:paraId="6045F539" w14:textId="77777777" w:rsidR="009E3F3F" w:rsidRDefault="009E3F3F" w:rsidP="009C4645">
            <w:pPr>
              <w:tabs>
                <w:tab w:val="left" w:pos="360"/>
                <w:tab w:val="left" w:pos="720"/>
              </w:tabs>
              <w:autoSpaceDE w:val="0"/>
              <w:autoSpaceDN w:val="0"/>
              <w:adjustRightInd w:val="0"/>
              <w:spacing w:before="20" w:after="20"/>
              <w:rPr>
                <w:rFonts w:cs="Arial"/>
                <w:szCs w:val="20"/>
              </w:rPr>
            </w:pPr>
          </w:p>
        </w:tc>
      </w:tr>
      <w:tr w:rsidR="00AC6C20" w:rsidRPr="00B17C58" w14:paraId="60426D84" w14:textId="77777777" w:rsidTr="005F3DD4">
        <w:trPr>
          <w:trHeight w:hRule="exact" w:val="284"/>
        </w:trPr>
        <w:tc>
          <w:tcPr>
            <w:tcW w:w="534" w:type="dxa"/>
          </w:tcPr>
          <w:p w14:paraId="26D27A6E"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a)</w:t>
            </w:r>
          </w:p>
        </w:tc>
        <w:tc>
          <w:tcPr>
            <w:tcW w:w="2268" w:type="dxa"/>
            <w:gridSpan w:val="2"/>
          </w:tcPr>
          <w:p w14:paraId="73AF9152"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Anzahl der Mitarbeiter:</w:t>
            </w:r>
          </w:p>
        </w:tc>
        <w:tc>
          <w:tcPr>
            <w:tcW w:w="1701" w:type="dxa"/>
            <w:tcBorders>
              <w:bottom w:val="single" w:sz="6" w:space="0" w:color="auto"/>
            </w:tcBorders>
          </w:tcPr>
          <w:p w14:paraId="3166DBF2"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2"/>
                  <w:enabled/>
                  <w:calcOnExit w:val="0"/>
                  <w:textInput>
                    <w:type w:val="number"/>
                    <w:format w:val="#.##0"/>
                  </w:textInput>
                </w:ffData>
              </w:fldChar>
            </w:r>
            <w:bookmarkStart w:id="22" w:name="Text52"/>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2"/>
          </w:p>
        </w:tc>
        <w:tc>
          <w:tcPr>
            <w:tcW w:w="4457" w:type="dxa"/>
            <w:gridSpan w:val="2"/>
          </w:tcPr>
          <w:p w14:paraId="52108EC8" w14:textId="77777777" w:rsidR="00AC6C20" w:rsidRPr="00B17C58" w:rsidRDefault="00AC6C20" w:rsidP="009C4645">
            <w:pPr>
              <w:tabs>
                <w:tab w:val="left" w:pos="360"/>
                <w:tab w:val="left" w:pos="720"/>
              </w:tabs>
              <w:autoSpaceDE w:val="0"/>
              <w:autoSpaceDN w:val="0"/>
              <w:adjustRightInd w:val="0"/>
              <w:spacing w:before="20" w:after="20"/>
              <w:rPr>
                <w:rFonts w:cs="Arial"/>
                <w:szCs w:val="20"/>
              </w:rPr>
            </w:pPr>
          </w:p>
        </w:tc>
      </w:tr>
      <w:tr w:rsidR="00AC6C20" w:rsidRPr="00B17C58" w14:paraId="0AC27BAB" w14:textId="77777777" w:rsidTr="005F3DD4">
        <w:trPr>
          <w:trHeight w:hRule="exact" w:val="301"/>
        </w:trPr>
        <w:tc>
          <w:tcPr>
            <w:tcW w:w="534" w:type="dxa"/>
          </w:tcPr>
          <w:p w14:paraId="6F703924"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c>
          <w:tcPr>
            <w:tcW w:w="8426" w:type="dxa"/>
            <w:gridSpan w:val="5"/>
          </w:tcPr>
          <w:p w14:paraId="3F4D1243"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r>
      <w:tr w:rsidR="00AC6C20" w:rsidRPr="00B17C58" w14:paraId="3B9FB6FF" w14:textId="77777777" w:rsidTr="005F3DD4">
        <w:trPr>
          <w:trHeight w:hRule="exact" w:val="301"/>
        </w:trPr>
        <w:tc>
          <w:tcPr>
            <w:tcW w:w="534" w:type="dxa"/>
          </w:tcPr>
          <w:p w14:paraId="620F151A"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r>
              <w:rPr>
                <w:rFonts w:cs="Arial"/>
                <w:szCs w:val="20"/>
              </w:rPr>
              <w:t>b)</w:t>
            </w:r>
          </w:p>
        </w:tc>
        <w:tc>
          <w:tcPr>
            <w:tcW w:w="8426" w:type="dxa"/>
            <w:gridSpan w:val="5"/>
          </w:tcPr>
          <w:p w14:paraId="77A9794F"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r>
              <w:rPr>
                <w:rFonts w:cs="Arial"/>
                <w:szCs w:val="20"/>
              </w:rPr>
              <w:t>Dazu bitte mindestens eine der beiden folgenden Angaben:</w:t>
            </w:r>
          </w:p>
        </w:tc>
      </w:tr>
      <w:tr w:rsidR="00AC6C20" w:rsidRPr="00B17C58" w14:paraId="22D246B1" w14:textId="77777777" w:rsidTr="005F3DD4">
        <w:trPr>
          <w:trHeight w:hRule="exact" w:val="301"/>
        </w:trPr>
        <w:tc>
          <w:tcPr>
            <w:tcW w:w="534" w:type="dxa"/>
          </w:tcPr>
          <w:p w14:paraId="793C32AB"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c>
          <w:tcPr>
            <w:tcW w:w="8426" w:type="dxa"/>
            <w:gridSpan w:val="5"/>
          </w:tcPr>
          <w:p w14:paraId="1570C8C1"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r>
      <w:tr w:rsidR="00AC6C20" w:rsidRPr="00B17C58" w14:paraId="0FB866D0" w14:textId="77777777" w:rsidTr="005F3DD4">
        <w:trPr>
          <w:trHeight w:hRule="exact" w:val="301"/>
        </w:trPr>
        <w:tc>
          <w:tcPr>
            <w:tcW w:w="534" w:type="dxa"/>
          </w:tcPr>
          <w:p w14:paraId="77EEBF13"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p>
        </w:tc>
        <w:tc>
          <w:tcPr>
            <w:tcW w:w="2126" w:type="dxa"/>
          </w:tcPr>
          <w:p w14:paraId="1D2546BF"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Umsatz, Euro:</w:t>
            </w:r>
          </w:p>
        </w:tc>
        <w:tc>
          <w:tcPr>
            <w:tcW w:w="4111" w:type="dxa"/>
            <w:gridSpan w:val="3"/>
            <w:tcBorders>
              <w:bottom w:val="single" w:sz="6" w:space="0" w:color="auto"/>
            </w:tcBorders>
          </w:tcPr>
          <w:p w14:paraId="3A17D731"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6"/>
                  <w:enabled/>
                  <w:calcOnExit w:val="0"/>
                  <w:textInput/>
                </w:ffData>
              </w:fldChar>
            </w:r>
            <w:bookmarkStart w:id="23" w:name="Text56"/>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3"/>
          </w:p>
        </w:tc>
        <w:tc>
          <w:tcPr>
            <w:tcW w:w="2189" w:type="dxa"/>
          </w:tcPr>
          <w:p w14:paraId="3FA7496B" w14:textId="77777777" w:rsidR="00AC6C20" w:rsidRPr="00B17C58" w:rsidRDefault="00AC6C20" w:rsidP="009F1F4D">
            <w:pPr>
              <w:tabs>
                <w:tab w:val="left" w:pos="360"/>
                <w:tab w:val="left" w:pos="720"/>
              </w:tabs>
              <w:autoSpaceDE w:val="0"/>
              <w:autoSpaceDN w:val="0"/>
              <w:adjustRightInd w:val="0"/>
              <w:spacing w:before="20" w:after="20"/>
              <w:rPr>
                <w:rFonts w:cs="Arial"/>
                <w:szCs w:val="20"/>
              </w:rPr>
            </w:pPr>
          </w:p>
        </w:tc>
      </w:tr>
      <w:tr w:rsidR="00710270" w:rsidRPr="00B17C58" w14:paraId="26267D9F" w14:textId="77777777" w:rsidTr="005F3DD4">
        <w:trPr>
          <w:trHeight w:hRule="exact" w:val="301"/>
        </w:trPr>
        <w:tc>
          <w:tcPr>
            <w:tcW w:w="534" w:type="dxa"/>
          </w:tcPr>
          <w:p w14:paraId="304D0458" w14:textId="77777777" w:rsidR="00710270" w:rsidRPr="00B17C58" w:rsidRDefault="00710270" w:rsidP="002C701C">
            <w:pPr>
              <w:tabs>
                <w:tab w:val="left" w:pos="360"/>
                <w:tab w:val="left" w:pos="720"/>
              </w:tabs>
              <w:autoSpaceDE w:val="0"/>
              <w:autoSpaceDN w:val="0"/>
              <w:adjustRightInd w:val="0"/>
              <w:spacing w:before="20" w:after="20"/>
              <w:rPr>
                <w:rFonts w:cs="Arial"/>
                <w:szCs w:val="20"/>
              </w:rPr>
            </w:pPr>
          </w:p>
        </w:tc>
        <w:tc>
          <w:tcPr>
            <w:tcW w:w="2126" w:type="dxa"/>
          </w:tcPr>
          <w:p w14:paraId="15AC6216" w14:textId="77777777" w:rsidR="00710270" w:rsidRPr="00B17C58" w:rsidRDefault="00710270" w:rsidP="002C701C">
            <w:pPr>
              <w:tabs>
                <w:tab w:val="left" w:pos="360"/>
                <w:tab w:val="left" w:pos="720"/>
              </w:tabs>
              <w:autoSpaceDE w:val="0"/>
              <w:autoSpaceDN w:val="0"/>
              <w:adjustRightInd w:val="0"/>
              <w:spacing w:before="20" w:after="20"/>
              <w:rPr>
                <w:rFonts w:cs="Arial"/>
                <w:szCs w:val="20"/>
              </w:rPr>
            </w:pPr>
          </w:p>
        </w:tc>
        <w:tc>
          <w:tcPr>
            <w:tcW w:w="4111" w:type="dxa"/>
            <w:gridSpan w:val="3"/>
          </w:tcPr>
          <w:p w14:paraId="113BAFBA" w14:textId="77777777" w:rsidR="00710270" w:rsidRPr="00B17C58" w:rsidRDefault="00710270" w:rsidP="008901D5">
            <w:pPr>
              <w:tabs>
                <w:tab w:val="left" w:pos="360"/>
                <w:tab w:val="left" w:pos="720"/>
              </w:tabs>
              <w:autoSpaceDE w:val="0"/>
              <w:autoSpaceDN w:val="0"/>
              <w:adjustRightInd w:val="0"/>
              <w:spacing w:before="20" w:after="20"/>
              <w:rPr>
                <w:rFonts w:cs="Arial"/>
                <w:szCs w:val="20"/>
              </w:rPr>
            </w:pPr>
          </w:p>
        </w:tc>
        <w:tc>
          <w:tcPr>
            <w:tcW w:w="2189" w:type="dxa"/>
          </w:tcPr>
          <w:p w14:paraId="39D11BDB" w14:textId="77777777" w:rsidR="00710270" w:rsidRPr="00B17C58" w:rsidRDefault="00710270" w:rsidP="008901D5">
            <w:pPr>
              <w:tabs>
                <w:tab w:val="left" w:pos="360"/>
                <w:tab w:val="left" w:pos="720"/>
              </w:tabs>
              <w:autoSpaceDE w:val="0"/>
              <w:autoSpaceDN w:val="0"/>
              <w:adjustRightInd w:val="0"/>
              <w:spacing w:before="20" w:after="20"/>
              <w:rPr>
                <w:rFonts w:cs="Arial"/>
                <w:szCs w:val="20"/>
              </w:rPr>
            </w:pPr>
          </w:p>
        </w:tc>
      </w:tr>
      <w:tr w:rsidR="00AC6C20" w:rsidRPr="00B17C58" w14:paraId="315F6A6A" w14:textId="77777777" w:rsidTr="005F3DD4">
        <w:trPr>
          <w:trHeight w:hRule="exact" w:val="301"/>
        </w:trPr>
        <w:tc>
          <w:tcPr>
            <w:tcW w:w="534" w:type="dxa"/>
          </w:tcPr>
          <w:p w14:paraId="2DAE072B"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p>
        </w:tc>
        <w:tc>
          <w:tcPr>
            <w:tcW w:w="2126" w:type="dxa"/>
          </w:tcPr>
          <w:p w14:paraId="0855BE43"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Bilanzsumme, Euro:</w:t>
            </w:r>
          </w:p>
        </w:tc>
        <w:tc>
          <w:tcPr>
            <w:tcW w:w="4111" w:type="dxa"/>
            <w:gridSpan w:val="3"/>
            <w:tcBorders>
              <w:bottom w:val="single" w:sz="6" w:space="0" w:color="auto"/>
            </w:tcBorders>
          </w:tcPr>
          <w:p w14:paraId="5C70C84F"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7"/>
                  <w:enabled/>
                  <w:calcOnExit w:val="0"/>
                  <w:textInput/>
                </w:ffData>
              </w:fldChar>
            </w:r>
            <w:bookmarkStart w:id="24" w:name="Text57"/>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4"/>
          </w:p>
        </w:tc>
        <w:tc>
          <w:tcPr>
            <w:tcW w:w="2189" w:type="dxa"/>
          </w:tcPr>
          <w:p w14:paraId="6DC172D6" w14:textId="77777777" w:rsidR="00AC6C20" w:rsidRPr="00B17C58" w:rsidRDefault="00AC6C20" w:rsidP="003D205A">
            <w:pPr>
              <w:tabs>
                <w:tab w:val="left" w:pos="360"/>
                <w:tab w:val="left" w:pos="720"/>
              </w:tabs>
              <w:autoSpaceDE w:val="0"/>
              <w:autoSpaceDN w:val="0"/>
              <w:adjustRightInd w:val="0"/>
              <w:spacing w:before="20" w:after="20"/>
              <w:rPr>
                <w:rFonts w:cs="Arial"/>
                <w:szCs w:val="20"/>
              </w:rPr>
            </w:pPr>
          </w:p>
        </w:tc>
      </w:tr>
      <w:tr w:rsidR="00710270" w:rsidRPr="00B17C58" w14:paraId="3B6DFB2D" w14:textId="77777777" w:rsidTr="005F3DD4">
        <w:trPr>
          <w:trHeight w:hRule="exact" w:val="301"/>
        </w:trPr>
        <w:tc>
          <w:tcPr>
            <w:tcW w:w="534" w:type="dxa"/>
          </w:tcPr>
          <w:p w14:paraId="348222ED" w14:textId="77777777" w:rsidR="00710270" w:rsidRDefault="00710270" w:rsidP="002C701C">
            <w:pPr>
              <w:tabs>
                <w:tab w:val="left" w:pos="360"/>
                <w:tab w:val="left" w:pos="720"/>
              </w:tabs>
              <w:autoSpaceDE w:val="0"/>
              <w:autoSpaceDN w:val="0"/>
              <w:adjustRightInd w:val="0"/>
              <w:spacing w:before="20" w:after="20"/>
              <w:rPr>
                <w:rFonts w:cs="Arial"/>
                <w:szCs w:val="20"/>
              </w:rPr>
            </w:pPr>
          </w:p>
        </w:tc>
        <w:tc>
          <w:tcPr>
            <w:tcW w:w="2126" w:type="dxa"/>
          </w:tcPr>
          <w:p w14:paraId="7F829D55" w14:textId="77777777" w:rsidR="00710270" w:rsidRDefault="00710270" w:rsidP="002C701C">
            <w:pPr>
              <w:tabs>
                <w:tab w:val="left" w:pos="360"/>
                <w:tab w:val="left" w:pos="720"/>
              </w:tabs>
              <w:autoSpaceDE w:val="0"/>
              <w:autoSpaceDN w:val="0"/>
              <w:adjustRightInd w:val="0"/>
              <w:spacing w:before="20" w:after="20"/>
              <w:rPr>
                <w:rFonts w:cs="Arial"/>
                <w:szCs w:val="20"/>
              </w:rPr>
            </w:pPr>
          </w:p>
        </w:tc>
        <w:tc>
          <w:tcPr>
            <w:tcW w:w="4111" w:type="dxa"/>
            <w:gridSpan w:val="3"/>
            <w:tcBorders>
              <w:top w:val="single" w:sz="6" w:space="0" w:color="auto"/>
            </w:tcBorders>
          </w:tcPr>
          <w:p w14:paraId="50DAD1C5" w14:textId="77777777" w:rsidR="00710270" w:rsidRDefault="00710270" w:rsidP="00ED0254">
            <w:pPr>
              <w:tabs>
                <w:tab w:val="left" w:pos="360"/>
                <w:tab w:val="left" w:pos="720"/>
              </w:tabs>
              <w:autoSpaceDE w:val="0"/>
              <w:autoSpaceDN w:val="0"/>
              <w:adjustRightInd w:val="0"/>
              <w:spacing w:before="20" w:after="20"/>
              <w:rPr>
                <w:rFonts w:cs="Arial"/>
                <w:szCs w:val="20"/>
              </w:rPr>
            </w:pPr>
          </w:p>
        </w:tc>
        <w:tc>
          <w:tcPr>
            <w:tcW w:w="2189" w:type="dxa"/>
          </w:tcPr>
          <w:p w14:paraId="75AE5133" w14:textId="77777777" w:rsidR="00710270" w:rsidRPr="00B17C58" w:rsidRDefault="00710270" w:rsidP="003D205A">
            <w:pPr>
              <w:tabs>
                <w:tab w:val="left" w:pos="360"/>
                <w:tab w:val="left" w:pos="720"/>
              </w:tabs>
              <w:autoSpaceDE w:val="0"/>
              <w:autoSpaceDN w:val="0"/>
              <w:adjustRightInd w:val="0"/>
              <w:spacing w:before="20" w:after="20"/>
              <w:rPr>
                <w:rFonts w:cs="Arial"/>
                <w:szCs w:val="20"/>
              </w:rPr>
            </w:pPr>
          </w:p>
        </w:tc>
      </w:tr>
      <w:tr w:rsidR="00F17756" w:rsidRPr="00B17C58" w14:paraId="7B17C659" w14:textId="77777777" w:rsidTr="005F3DD4">
        <w:trPr>
          <w:trHeight w:hRule="exact" w:val="301"/>
        </w:trPr>
        <w:tc>
          <w:tcPr>
            <w:tcW w:w="8960" w:type="dxa"/>
            <w:gridSpan w:val="6"/>
          </w:tcPr>
          <w:p w14:paraId="0549CBB0" w14:textId="77777777" w:rsidR="00F17756" w:rsidRPr="00B17C58" w:rsidRDefault="00F17756" w:rsidP="003D205A">
            <w:pPr>
              <w:tabs>
                <w:tab w:val="left" w:pos="360"/>
                <w:tab w:val="left" w:pos="720"/>
              </w:tabs>
              <w:autoSpaceDE w:val="0"/>
              <w:autoSpaceDN w:val="0"/>
              <w:adjustRightInd w:val="0"/>
              <w:spacing w:before="20" w:after="20"/>
              <w:rPr>
                <w:rFonts w:cs="Arial"/>
                <w:szCs w:val="20"/>
              </w:rPr>
            </w:pPr>
            <w:r>
              <w:rPr>
                <w:rFonts w:cs="Arial"/>
                <w:szCs w:val="20"/>
              </w:rPr>
              <w:t>Bemerkung des Bieters, falls erforderlich:</w:t>
            </w:r>
          </w:p>
        </w:tc>
      </w:tr>
      <w:tr w:rsidR="00F17756" w:rsidRPr="00B17C58" w14:paraId="2C6996E6" w14:textId="77777777" w:rsidTr="005F3DD4">
        <w:trPr>
          <w:trHeight w:hRule="exact" w:val="567"/>
        </w:trPr>
        <w:tc>
          <w:tcPr>
            <w:tcW w:w="8960" w:type="dxa"/>
            <w:gridSpan w:val="6"/>
            <w:tcBorders>
              <w:bottom w:val="single" w:sz="6" w:space="0" w:color="auto"/>
            </w:tcBorders>
          </w:tcPr>
          <w:p w14:paraId="5A213300" w14:textId="77777777" w:rsidR="00F17756" w:rsidRDefault="00F17756" w:rsidP="00F36B81">
            <w:pPr>
              <w:tabs>
                <w:tab w:val="left" w:pos="360"/>
                <w:tab w:val="left" w:pos="720"/>
              </w:tabs>
              <w:autoSpaceDE w:val="0"/>
              <w:autoSpaceDN w:val="0"/>
              <w:adjustRightInd w:val="0"/>
              <w:rPr>
                <w:rFonts w:cs="Arial"/>
                <w:szCs w:val="20"/>
              </w:rPr>
            </w:pPr>
          </w:p>
          <w:p w14:paraId="46AE6BC7" w14:textId="77777777" w:rsidR="00F17756" w:rsidRPr="00B17C58" w:rsidRDefault="00F17756" w:rsidP="00F36B81">
            <w:pPr>
              <w:tabs>
                <w:tab w:val="left" w:pos="360"/>
                <w:tab w:val="left" w:pos="720"/>
              </w:tabs>
              <w:autoSpaceDE w:val="0"/>
              <w:autoSpaceDN w:val="0"/>
              <w:adjustRightInd w:val="0"/>
              <w:rPr>
                <w:rFonts w:cs="Arial"/>
                <w:szCs w:val="20"/>
              </w:rPr>
            </w:pPr>
            <w:r>
              <w:rPr>
                <w:rFonts w:cs="Arial"/>
                <w:szCs w:val="20"/>
              </w:rPr>
              <w:fldChar w:fldCharType="begin">
                <w:ffData>
                  <w:name w:val="Text61"/>
                  <w:enabled/>
                  <w:calcOnExit w:val="0"/>
                  <w:textInput/>
                </w:ffData>
              </w:fldChar>
            </w:r>
            <w:bookmarkStart w:id="25" w:name="Text6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5"/>
          </w:p>
        </w:tc>
      </w:tr>
      <w:tr w:rsidR="00F17756" w:rsidRPr="00B17C58" w14:paraId="73C2B318" w14:textId="77777777" w:rsidTr="005F3DD4">
        <w:trPr>
          <w:trHeight w:hRule="exact" w:val="567"/>
        </w:trPr>
        <w:tc>
          <w:tcPr>
            <w:tcW w:w="8960" w:type="dxa"/>
            <w:gridSpan w:val="6"/>
            <w:tcBorders>
              <w:top w:val="single" w:sz="6" w:space="0" w:color="auto"/>
              <w:bottom w:val="single" w:sz="6" w:space="0" w:color="auto"/>
            </w:tcBorders>
          </w:tcPr>
          <w:p w14:paraId="69CEB4B8" w14:textId="77777777" w:rsidR="00F17756" w:rsidRDefault="00F17756" w:rsidP="00F36B81">
            <w:pPr>
              <w:tabs>
                <w:tab w:val="left" w:pos="360"/>
                <w:tab w:val="left" w:pos="720"/>
              </w:tabs>
              <w:autoSpaceDE w:val="0"/>
              <w:autoSpaceDN w:val="0"/>
              <w:adjustRightInd w:val="0"/>
              <w:rPr>
                <w:rFonts w:cs="Arial"/>
                <w:szCs w:val="20"/>
              </w:rPr>
            </w:pPr>
          </w:p>
          <w:p w14:paraId="39F7D567" w14:textId="77777777" w:rsidR="00F17756" w:rsidRPr="00B17C58" w:rsidRDefault="00F17756" w:rsidP="00F36B81">
            <w:pPr>
              <w:tabs>
                <w:tab w:val="left" w:pos="360"/>
                <w:tab w:val="left" w:pos="720"/>
              </w:tabs>
              <w:autoSpaceDE w:val="0"/>
              <w:autoSpaceDN w:val="0"/>
              <w:adjustRightInd w:val="0"/>
              <w:rPr>
                <w:rFonts w:cs="Arial"/>
                <w:szCs w:val="20"/>
              </w:rPr>
            </w:pPr>
            <w:r>
              <w:rPr>
                <w:rFonts w:cs="Arial"/>
                <w:szCs w:val="20"/>
              </w:rPr>
              <w:fldChar w:fldCharType="begin">
                <w:ffData>
                  <w:name w:val="Text62"/>
                  <w:enabled/>
                  <w:calcOnExit w:val="0"/>
                  <w:textInput/>
                </w:ffData>
              </w:fldChar>
            </w:r>
            <w:bookmarkStart w:id="26" w:name="Text6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6"/>
          </w:p>
        </w:tc>
      </w:tr>
    </w:tbl>
    <w:p w14:paraId="0F5DA864" w14:textId="77777777" w:rsidR="00034E3B" w:rsidRDefault="00034E3B" w:rsidP="00E62D43">
      <w:pPr>
        <w:tabs>
          <w:tab w:val="left" w:pos="360"/>
          <w:tab w:val="left" w:pos="720"/>
        </w:tabs>
        <w:autoSpaceDE w:val="0"/>
        <w:autoSpaceDN w:val="0"/>
        <w:adjustRightInd w:val="0"/>
        <w:spacing w:line="240" w:lineRule="atLeast"/>
        <w:rPr>
          <w:rFonts w:cs="Arial"/>
        </w:rPr>
      </w:pPr>
    </w:p>
    <w:p w14:paraId="1711C3CC" w14:textId="77777777" w:rsidR="00E62D43" w:rsidRDefault="00E62D43" w:rsidP="004B3FCC">
      <w:pPr>
        <w:numPr>
          <w:ilvl w:val="0"/>
          <w:numId w:val="33"/>
        </w:numPr>
        <w:autoSpaceDE w:val="0"/>
        <w:autoSpaceDN w:val="0"/>
        <w:adjustRightInd w:val="0"/>
        <w:spacing w:line="240" w:lineRule="atLeast"/>
        <w:rPr>
          <w:rFonts w:cs="Arial"/>
        </w:rPr>
      </w:pPr>
      <w:r>
        <w:rPr>
          <w:rFonts w:cs="Arial"/>
        </w:rPr>
        <w:t>Verhaltenskodex der Elbe-Werkstätten GmbH</w:t>
      </w:r>
    </w:p>
    <w:p w14:paraId="1F9116D1" w14:textId="77777777" w:rsidR="00E62D43" w:rsidRDefault="00E62D43" w:rsidP="00E62D43">
      <w:pPr>
        <w:tabs>
          <w:tab w:val="left" w:pos="360"/>
          <w:tab w:val="left" w:pos="720"/>
        </w:tabs>
        <w:autoSpaceDE w:val="0"/>
        <w:autoSpaceDN w:val="0"/>
        <w:adjustRightInd w:val="0"/>
        <w:spacing w:line="240" w:lineRule="atLeast"/>
        <w:ind w:left="567"/>
        <w:rPr>
          <w:rFonts w:cs="Arial"/>
        </w:rPr>
      </w:pPr>
    </w:p>
    <w:tbl>
      <w:tblPr>
        <w:tblW w:w="9003" w:type="dxa"/>
        <w:tblInd w:w="454" w:type="dxa"/>
        <w:tblLayout w:type="fixed"/>
        <w:tblLook w:val="04A0" w:firstRow="1" w:lastRow="0" w:firstColumn="1" w:lastColumn="0" w:noHBand="0" w:noVBand="1"/>
      </w:tblPr>
      <w:tblGrid>
        <w:gridCol w:w="534"/>
        <w:gridCol w:w="8469"/>
      </w:tblGrid>
      <w:tr w:rsidR="00E62D43" w:rsidRPr="00A72AC2" w14:paraId="6C05DAEA" w14:textId="77777777" w:rsidTr="005F3DD4">
        <w:tc>
          <w:tcPr>
            <w:tcW w:w="534" w:type="dxa"/>
          </w:tcPr>
          <w:p w14:paraId="1C252220" w14:textId="77777777" w:rsidR="00E62D43" w:rsidRPr="00A72AC2" w:rsidRDefault="00E62D43" w:rsidP="00E62D43">
            <w:pPr>
              <w:spacing w:line="240" w:lineRule="atLeast"/>
              <w:rPr>
                <w:rFonts w:cs="Arial"/>
                <w:szCs w:val="20"/>
              </w:rPr>
            </w:pPr>
            <w:r w:rsidRPr="00A72AC2">
              <w:rPr>
                <w:rFonts w:cs="Arial"/>
                <w:szCs w:val="20"/>
              </w:rPr>
              <w:fldChar w:fldCharType="begin">
                <w:ffData>
                  <w:name w:val="Kontrollkästchen12"/>
                  <w:enabled/>
                  <w:calcOnExit w:val="0"/>
                  <w:checkBox>
                    <w:sizeAuto/>
                    <w:default w:val="0"/>
                  </w:checkBox>
                </w:ffData>
              </w:fldChar>
            </w:r>
            <w:bookmarkStart w:id="27" w:name="Kontrollkästchen12"/>
            <w:r w:rsidRPr="00A72AC2">
              <w:rPr>
                <w:rFonts w:cs="Arial"/>
                <w:szCs w:val="20"/>
              </w:rPr>
              <w:instrText xml:space="preserve"> FORMCHECKBOX </w:instrText>
            </w:r>
            <w:r w:rsidRPr="00A72AC2">
              <w:rPr>
                <w:rFonts w:cs="Arial"/>
                <w:szCs w:val="20"/>
              </w:rPr>
            </w:r>
            <w:r w:rsidRPr="00A72AC2">
              <w:rPr>
                <w:rFonts w:cs="Arial"/>
                <w:szCs w:val="20"/>
              </w:rPr>
              <w:fldChar w:fldCharType="separate"/>
            </w:r>
            <w:r w:rsidRPr="00A72AC2">
              <w:rPr>
                <w:rFonts w:cs="Arial"/>
                <w:szCs w:val="20"/>
              </w:rPr>
              <w:fldChar w:fldCharType="end"/>
            </w:r>
            <w:bookmarkEnd w:id="27"/>
          </w:p>
        </w:tc>
        <w:tc>
          <w:tcPr>
            <w:tcW w:w="8469" w:type="dxa"/>
          </w:tcPr>
          <w:p w14:paraId="579AE311" w14:textId="77777777" w:rsidR="00E62D43" w:rsidRPr="00A72AC2" w:rsidRDefault="00E62D43" w:rsidP="00E62D43">
            <w:pPr>
              <w:spacing w:after="20" w:line="240" w:lineRule="atLeast"/>
              <w:rPr>
                <w:rFonts w:cs="Arial"/>
                <w:szCs w:val="20"/>
              </w:rPr>
            </w:pPr>
            <w:r>
              <w:rPr>
                <w:rFonts w:cs="Arial"/>
                <w:szCs w:val="20"/>
              </w:rPr>
              <w:t>Ich/wir sichere/sichern zu, den beiliegenden Verhaltenskodex der Elbe-Werkstätten GmbH zu beachten und verpflichte/n mich/uns, den Verhaltenskodex einzuhalten.</w:t>
            </w:r>
          </w:p>
        </w:tc>
      </w:tr>
      <w:tr w:rsidR="00E62D43" w:rsidRPr="00A72AC2" w14:paraId="04EEA6BF" w14:textId="77777777" w:rsidTr="005F3DD4">
        <w:tc>
          <w:tcPr>
            <w:tcW w:w="534" w:type="dxa"/>
          </w:tcPr>
          <w:p w14:paraId="37AC37BF" w14:textId="77777777" w:rsidR="00E62D43" w:rsidRPr="00A72AC2" w:rsidRDefault="00E62D43" w:rsidP="00E62D43">
            <w:pPr>
              <w:spacing w:line="240" w:lineRule="atLeast"/>
              <w:rPr>
                <w:rFonts w:cs="Arial"/>
                <w:szCs w:val="20"/>
              </w:rPr>
            </w:pPr>
            <w:r w:rsidRPr="00A72AC2">
              <w:rPr>
                <w:rFonts w:cs="Arial"/>
                <w:szCs w:val="20"/>
              </w:rPr>
              <w:fldChar w:fldCharType="begin">
                <w:ffData>
                  <w:name w:val="Kontrollkästchen12"/>
                  <w:enabled/>
                  <w:calcOnExit w:val="0"/>
                  <w:checkBox>
                    <w:sizeAuto/>
                    <w:default w:val="0"/>
                  </w:checkBox>
                </w:ffData>
              </w:fldChar>
            </w:r>
            <w:r w:rsidRPr="00A72AC2">
              <w:rPr>
                <w:rFonts w:cs="Arial"/>
                <w:szCs w:val="20"/>
              </w:rPr>
              <w:instrText xml:space="preserve"> FORMCHECKBOX </w:instrText>
            </w:r>
            <w:r w:rsidRPr="00A72AC2">
              <w:rPr>
                <w:rFonts w:cs="Arial"/>
                <w:szCs w:val="20"/>
              </w:rPr>
            </w:r>
            <w:r w:rsidRPr="00A72AC2">
              <w:rPr>
                <w:rFonts w:cs="Arial"/>
                <w:szCs w:val="20"/>
              </w:rPr>
              <w:fldChar w:fldCharType="separate"/>
            </w:r>
            <w:r w:rsidRPr="00A72AC2">
              <w:rPr>
                <w:rFonts w:cs="Arial"/>
                <w:szCs w:val="20"/>
              </w:rPr>
              <w:fldChar w:fldCharType="end"/>
            </w:r>
          </w:p>
        </w:tc>
        <w:tc>
          <w:tcPr>
            <w:tcW w:w="8469" w:type="dxa"/>
          </w:tcPr>
          <w:p w14:paraId="64E37439" w14:textId="77777777" w:rsidR="00E62D43" w:rsidRPr="00A72AC2" w:rsidRDefault="00E62D43" w:rsidP="00E62D43">
            <w:pPr>
              <w:spacing w:after="20" w:line="240" w:lineRule="atLeast"/>
              <w:rPr>
                <w:rFonts w:cs="Arial"/>
                <w:szCs w:val="20"/>
              </w:rPr>
            </w:pPr>
            <w:r>
              <w:rPr>
                <w:rFonts w:cs="Arial"/>
                <w:szCs w:val="20"/>
              </w:rPr>
              <w:t xml:space="preserve">Ich/wir widerspreche/n dem beiliegenden Verhaltenskodex der Elbe-Werkstätten GmbH </w:t>
            </w:r>
            <w:r>
              <w:rPr>
                <w:rFonts w:cs="Arial"/>
                <w:szCs w:val="20"/>
              </w:rPr>
              <w:br/>
              <w:t>(ggf. Ausführungen unter Punkt „Besondere Bemerkungen des Bieters“).</w:t>
            </w:r>
          </w:p>
        </w:tc>
      </w:tr>
    </w:tbl>
    <w:p w14:paraId="527FA069" w14:textId="77777777" w:rsidR="00E30893" w:rsidRDefault="00E30893" w:rsidP="00E62D43">
      <w:pPr>
        <w:tabs>
          <w:tab w:val="left" w:pos="360"/>
          <w:tab w:val="left" w:pos="720"/>
        </w:tabs>
        <w:autoSpaceDE w:val="0"/>
        <w:autoSpaceDN w:val="0"/>
        <w:adjustRightInd w:val="0"/>
        <w:spacing w:line="240" w:lineRule="atLeast"/>
        <w:rPr>
          <w:rFonts w:cs="Arial"/>
        </w:rPr>
      </w:pPr>
    </w:p>
    <w:p w14:paraId="0539D0BD" w14:textId="77777777" w:rsidR="00E62D43" w:rsidRDefault="00E62D43" w:rsidP="00E62D43">
      <w:pPr>
        <w:tabs>
          <w:tab w:val="left" w:pos="360"/>
          <w:tab w:val="left" w:pos="720"/>
        </w:tabs>
        <w:autoSpaceDE w:val="0"/>
        <w:autoSpaceDN w:val="0"/>
        <w:adjustRightInd w:val="0"/>
        <w:spacing w:line="240" w:lineRule="atLeast"/>
        <w:rPr>
          <w:rFonts w:cs="Arial"/>
        </w:rPr>
      </w:pPr>
    </w:p>
    <w:p w14:paraId="1609880D" w14:textId="77777777" w:rsidR="004D700C" w:rsidRDefault="004D700C" w:rsidP="00E62D43">
      <w:pPr>
        <w:tabs>
          <w:tab w:val="left" w:pos="360"/>
          <w:tab w:val="left" w:pos="720"/>
        </w:tabs>
        <w:autoSpaceDE w:val="0"/>
        <w:autoSpaceDN w:val="0"/>
        <w:adjustRightInd w:val="0"/>
        <w:spacing w:line="240" w:lineRule="atLeast"/>
        <w:rPr>
          <w:rFonts w:cs="Arial"/>
        </w:rPr>
      </w:pPr>
    </w:p>
    <w:p w14:paraId="06B526B4" w14:textId="77777777" w:rsidR="004D700C" w:rsidRDefault="004D700C" w:rsidP="00E62D43">
      <w:pPr>
        <w:tabs>
          <w:tab w:val="left" w:pos="360"/>
          <w:tab w:val="left" w:pos="720"/>
        </w:tabs>
        <w:autoSpaceDE w:val="0"/>
        <w:autoSpaceDN w:val="0"/>
        <w:adjustRightInd w:val="0"/>
        <w:spacing w:line="240" w:lineRule="atLeast"/>
        <w:rPr>
          <w:rFonts w:cs="Arial"/>
        </w:rPr>
      </w:pPr>
    </w:p>
    <w:p w14:paraId="6E9A81E8" w14:textId="77777777" w:rsidR="004D700C" w:rsidRDefault="004D700C" w:rsidP="00E62D43">
      <w:pPr>
        <w:tabs>
          <w:tab w:val="left" w:pos="360"/>
          <w:tab w:val="left" w:pos="720"/>
        </w:tabs>
        <w:autoSpaceDE w:val="0"/>
        <w:autoSpaceDN w:val="0"/>
        <w:adjustRightInd w:val="0"/>
        <w:spacing w:line="240" w:lineRule="atLeast"/>
        <w:rPr>
          <w:rFonts w:cs="Arial"/>
        </w:rPr>
      </w:pPr>
    </w:p>
    <w:p w14:paraId="38769C2A" w14:textId="77777777" w:rsidR="004D700C" w:rsidRDefault="004D700C" w:rsidP="00E62D43">
      <w:pPr>
        <w:tabs>
          <w:tab w:val="left" w:pos="360"/>
          <w:tab w:val="left" w:pos="720"/>
        </w:tabs>
        <w:autoSpaceDE w:val="0"/>
        <w:autoSpaceDN w:val="0"/>
        <w:adjustRightInd w:val="0"/>
        <w:spacing w:line="240" w:lineRule="atLeast"/>
        <w:rPr>
          <w:rFonts w:cs="Arial"/>
        </w:rPr>
      </w:pPr>
    </w:p>
    <w:p w14:paraId="3951CCE7" w14:textId="77777777" w:rsidR="00E62D43" w:rsidRDefault="00E62D43" w:rsidP="00E62D43">
      <w:pPr>
        <w:tabs>
          <w:tab w:val="left" w:pos="360"/>
          <w:tab w:val="left" w:pos="720"/>
        </w:tabs>
        <w:autoSpaceDE w:val="0"/>
        <w:autoSpaceDN w:val="0"/>
        <w:adjustRightInd w:val="0"/>
        <w:spacing w:line="240" w:lineRule="atLeast"/>
        <w:rPr>
          <w:rFonts w:cs="Arial"/>
        </w:rPr>
      </w:pPr>
    </w:p>
    <w:p w14:paraId="122E8500" w14:textId="77777777" w:rsidR="00E30893" w:rsidRDefault="00E30893" w:rsidP="00E62D43">
      <w:pPr>
        <w:tabs>
          <w:tab w:val="left" w:pos="360"/>
          <w:tab w:val="left" w:pos="720"/>
        </w:tabs>
        <w:autoSpaceDE w:val="0"/>
        <w:autoSpaceDN w:val="0"/>
        <w:adjustRightInd w:val="0"/>
        <w:spacing w:line="240" w:lineRule="atLeast"/>
        <w:rPr>
          <w:rFonts w:cs="Arial"/>
        </w:rPr>
      </w:pPr>
    </w:p>
    <w:p w14:paraId="1DB104A1" w14:textId="77777777" w:rsidR="00E15939" w:rsidRDefault="00674FFB" w:rsidP="001D702E">
      <w:pPr>
        <w:numPr>
          <w:ilvl w:val="0"/>
          <w:numId w:val="36"/>
        </w:numPr>
        <w:autoSpaceDE w:val="0"/>
        <w:autoSpaceDN w:val="0"/>
        <w:adjustRightInd w:val="0"/>
        <w:spacing w:line="240" w:lineRule="atLeast"/>
        <w:rPr>
          <w:rFonts w:cs="Arial"/>
        </w:rPr>
      </w:pPr>
      <w:r w:rsidRPr="008565B8">
        <w:rPr>
          <w:rFonts w:cs="Arial"/>
        </w:rPr>
        <w:lastRenderedPageBreak/>
        <w:t xml:space="preserve">Besondere Bemerkungen des Bieters </w:t>
      </w:r>
      <w:r w:rsidR="00E15939">
        <w:rPr>
          <w:rFonts w:cs="Arial"/>
        </w:rPr>
        <w:t xml:space="preserve">(ggf. auf gesondertem Blatt): </w:t>
      </w:r>
    </w:p>
    <w:p w14:paraId="2B0B4DBC" w14:textId="77777777" w:rsidR="00E15939" w:rsidRDefault="00E15939" w:rsidP="008343CB">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8960"/>
      </w:tblGrid>
      <w:tr w:rsidR="00854F3D" w:rsidRPr="00B17C58" w14:paraId="25484264" w14:textId="77777777" w:rsidTr="001229C8">
        <w:trPr>
          <w:trHeight w:hRule="exact" w:val="284"/>
        </w:trPr>
        <w:tc>
          <w:tcPr>
            <w:tcW w:w="8960" w:type="dxa"/>
            <w:tcBorders>
              <w:bottom w:val="single" w:sz="6" w:space="0" w:color="auto"/>
            </w:tcBorders>
          </w:tcPr>
          <w:p w14:paraId="6BB1F671" w14:textId="77777777" w:rsidR="00854F3D" w:rsidRPr="00B17C58" w:rsidRDefault="00854F3D" w:rsidP="003D205A">
            <w:pPr>
              <w:tabs>
                <w:tab w:val="left" w:pos="360"/>
                <w:tab w:val="left" w:pos="720"/>
              </w:tabs>
              <w:autoSpaceDE w:val="0"/>
              <w:autoSpaceDN w:val="0"/>
              <w:adjustRightInd w:val="0"/>
              <w:rPr>
                <w:rFonts w:cs="Arial"/>
                <w:szCs w:val="20"/>
              </w:rPr>
            </w:pPr>
            <w:r>
              <w:rPr>
                <w:rFonts w:cs="Arial"/>
                <w:szCs w:val="20"/>
              </w:rPr>
              <w:fldChar w:fldCharType="begin">
                <w:ffData>
                  <w:name w:val="Text40"/>
                  <w:enabled/>
                  <w:calcOnExit w:val="0"/>
                  <w:textInput/>
                </w:ffData>
              </w:fldChar>
            </w:r>
            <w:bookmarkStart w:id="28" w:name="Text4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8"/>
          </w:p>
        </w:tc>
      </w:tr>
      <w:tr w:rsidR="00854F3D" w:rsidRPr="00B17C58" w14:paraId="43D7EC40" w14:textId="77777777" w:rsidTr="001229C8">
        <w:trPr>
          <w:trHeight w:hRule="exact" w:val="567"/>
        </w:trPr>
        <w:tc>
          <w:tcPr>
            <w:tcW w:w="8960" w:type="dxa"/>
            <w:tcBorders>
              <w:top w:val="single" w:sz="6" w:space="0" w:color="auto"/>
              <w:bottom w:val="single" w:sz="6" w:space="0" w:color="auto"/>
            </w:tcBorders>
          </w:tcPr>
          <w:p w14:paraId="6027BB30" w14:textId="77777777" w:rsidR="00854F3D" w:rsidRDefault="00854F3D" w:rsidP="00873AC5">
            <w:pPr>
              <w:tabs>
                <w:tab w:val="left" w:pos="360"/>
                <w:tab w:val="left" w:pos="720"/>
              </w:tabs>
              <w:autoSpaceDE w:val="0"/>
              <w:autoSpaceDN w:val="0"/>
              <w:adjustRightInd w:val="0"/>
              <w:rPr>
                <w:rFonts w:cs="Arial"/>
                <w:szCs w:val="20"/>
              </w:rPr>
            </w:pPr>
          </w:p>
          <w:p w14:paraId="6F44F780" w14:textId="77777777" w:rsidR="00854F3D" w:rsidRPr="00B17C58" w:rsidRDefault="00854F3D" w:rsidP="00854F3D">
            <w:pPr>
              <w:tabs>
                <w:tab w:val="left" w:pos="360"/>
                <w:tab w:val="left" w:pos="720"/>
              </w:tabs>
              <w:autoSpaceDE w:val="0"/>
              <w:autoSpaceDN w:val="0"/>
              <w:adjustRightInd w:val="0"/>
              <w:rPr>
                <w:rFonts w:cs="Arial"/>
                <w:szCs w:val="20"/>
              </w:rPr>
            </w:pPr>
            <w:r>
              <w:rPr>
                <w:rFonts w:cs="Arial"/>
                <w:szCs w:val="20"/>
              </w:rPr>
              <w:fldChar w:fldCharType="begin">
                <w:ffData>
                  <w:name w:val="Text38"/>
                  <w:enabled/>
                  <w:calcOnExit w:val="0"/>
                  <w:textInput/>
                </w:ffData>
              </w:fldChar>
            </w:r>
            <w:bookmarkStart w:id="29" w:name="Text3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9"/>
          </w:p>
        </w:tc>
      </w:tr>
      <w:tr w:rsidR="00AF0098" w:rsidRPr="00B17C58" w14:paraId="45BE7CE7" w14:textId="77777777" w:rsidTr="001229C8">
        <w:trPr>
          <w:trHeight w:hRule="exact" w:val="567"/>
        </w:trPr>
        <w:tc>
          <w:tcPr>
            <w:tcW w:w="8960" w:type="dxa"/>
            <w:tcBorders>
              <w:top w:val="single" w:sz="6" w:space="0" w:color="auto"/>
              <w:bottom w:val="single" w:sz="6" w:space="0" w:color="auto"/>
            </w:tcBorders>
          </w:tcPr>
          <w:p w14:paraId="4D8F2BBD" w14:textId="77777777" w:rsidR="00AF0098" w:rsidRDefault="00AF0098" w:rsidP="00873AC5">
            <w:pPr>
              <w:tabs>
                <w:tab w:val="left" w:pos="360"/>
                <w:tab w:val="left" w:pos="720"/>
              </w:tabs>
              <w:autoSpaceDE w:val="0"/>
              <w:autoSpaceDN w:val="0"/>
              <w:adjustRightInd w:val="0"/>
              <w:rPr>
                <w:rFonts w:cs="Arial"/>
                <w:szCs w:val="20"/>
              </w:rPr>
            </w:pPr>
          </w:p>
          <w:p w14:paraId="088DDF5C" w14:textId="77777777" w:rsidR="00AF0098" w:rsidRDefault="00AF0098" w:rsidP="00873AC5">
            <w:pPr>
              <w:tabs>
                <w:tab w:val="left" w:pos="360"/>
                <w:tab w:val="left" w:pos="720"/>
              </w:tabs>
              <w:autoSpaceDE w:val="0"/>
              <w:autoSpaceDN w:val="0"/>
              <w:adjustRightInd w:val="0"/>
              <w:rPr>
                <w:rFonts w:cs="Arial"/>
                <w:szCs w:val="20"/>
              </w:rPr>
            </w:pPr>
            <w:r>
              <w:rPr>
                <w:rFonts w:cs="Arial"/>
                <w:szCs w:val="20"/>
              </w:rPr>
              <w:fldChar w:fldCharType="begin">
                <w:ffData>
                  <w:name w:val="Text63"/>
                  <w:enabled/>
                  <w:calcOnExit w:val="0"/>
                  <w:textInput/>
                </w:ffData>
              </w:fldChar>
            </w:r>
            <w:bookmarkStart w:id="30" w:name="Text63"/>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30"/>
          </w:p>
        </w:tc>
      </w:tr>
      <w:tr w:rsidR="00E62D43" w:rsidRPr="00B17C58" w14:paraId="3576E2FC" w14:textId="77777777" w:rsidTr="001229C8">
        <w:trPr>
          <w:trHeight w:hRule="exact" w:val="567"/>
        </w:trPr>
        <w:tc>
          <w:tcPr>
            <w:tcW w:w="8960" w:type="dxa"/>
            <w:tcBorders>
              <w:top w:val="single" w:sz="6" w:space="0" w:color="auto"/>
              <w:bottom w:val="single" w:sz="6" w:space="0" w:color="auto"/>
            </w:tcBorders>
          </w:tcPr>
          <w:p w14:paraId="37CA7166" w14:textId="77777777" w:rsidR="00E62D43" w:rsidRDefault="00E62D43" w:rsidP="00873AC5">
            <w:pPr>
              <w:tabs>
                <w:tab w:val="left" w:pos="360"/>
                <w:tab w:val="left" w:pos="720"/>
              </w:tabs>
              <w:autoSpaceDE w:val="0"/>
              <w:autoSpaceDN w:val="0"/>
              <w:adjustRightInd w:val="0"/>
              <w:rPr>
                <w:rFonts w:cs="Arial"/>
                <w:szCs w:val="20"/>
              </w:rPr>
            </w:pPr>
          </w:p>
          <w:p w14:paraId="6C6D3AD5" w14:textId="77777777" w:rsidR="00E62D43" w:rsidRDefault="00E62D43" w:rsidP="00873AC5">
            <w:pPr>
              <w:tabs>
                <w:tab w:val="left" w:pos="360"/>
                <w:tab w:val="left" w:pos="720"/>
              </w:tabs>
              <w:autoSpaceDE w:val="0"/>
              <w:autoSpaceDN w:val="0"/>
              <w:adjustRightInd w:val="0"/>
              <w:rPr>
                <w:rFonts w:cs="Arial"/>
                <w:szCs w:val="20"/>
              </w:rPr>
            </w:pPr>
            <w:r>
              <w:rPr>
                <w:rFonts w:cs="Arial"/>
                <w:szCs w:val="20"/>
              </w:rPr>
              <w:fldChar w:fldCharType="begin">
                <w:ffData>
                  <w:name w:val="Text59"/>
                  <w:enabled/>
                  <w:calcOnExit w:val="0"/>
                  <w:textInput/>
                </w:ffData>
              </w:fldChar>
            </w:r>
            <w:bookmarkStart w:id="31" w:name="Text59"/>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1"/>
          </w:p>
        </w:tc>
      </w:tr>
    </w:tbl>
    <w:p w14:paraId="2CEE9CB7" w14:textId="77777777" w:rsidR="0037464C" w:rsidRDefault="0037464C" w:rsidP="008343CB">
      <w:pPr>
        <w:tabs>
          <w:tab w:val="left" w:pos="360"/>
          <w:tab w:val="left" w:pos="720"/>
        </w:tabs>
        <w:autoSpaceDE w:val="0"/>
        <w:autoSpaceDN w:val="0"/>
        <w:adjustRightInd w:val="0"/>
        <w:spacing w:line="240" w:lineRule="atLeast"/>
        <w:ind w:left="567"/>
        <w:rPr>
          <w:rFonts w:cs="Arial"/>
        </w:rPr>
      </w:pPr>
    </w:p>
    <w:p w14:paraId="58FED0AD" w14:textId="77777777" w:rsidR="00E15939" w:rsidRDefault="00825F81" w:rsidP="001D702E">
      <w:pPr>
        <w:numPr>
          <w:ilvl w:val="0"/>
          <w:numId w:val="36"/>
        </w:numPr>
        <w:autoSpaceDE w:val="0"/>
        <w:autoSpaceDN w:val="0"/>
        <w:adjustRightInd w:val="0"/>
        <w:spacing w:line="240" w:lineRule="atLeast"/>
        <w:rPr>
          <w:rFonts w:cs="Arial"/>
        </w:rPr>
      </w:pPr>
      <w:r>
        <w:rPr>
          <w:rFonts w:cs="Arial"/>
        </w:rPr>
        <w:t xml:space="preserve">Anlagen zum Angebot: </w:t>
      </w:r>
    </w:p>
    <w:p w14:paraId="42985F87" w14:textId="77777777" w:rsidR="00825F81" w:rsidRDefault="00825F81" w:rsidP="008343CB">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8960"/>
      </w:tblGrid>
      <w:tr w:rsidR="00854F3D" w:rsidRPr="00B17C58" w14:paraId="09355C2A" w14:textId="77777777" w:rsidTr="001229C8">
        <w:trPr>
          <w:trHeight w:hRule="exact" w:val="284"/>
        </w:trPr>
        <w:tc>
          <w:tcPr>
            <w:tcW w:w="8960" w:type="dxa"/>
            <w:tcBorders>
              <w:bottom w:val="single" w:sz="6" w:space="0" w:color="auto"/>
            </w:tcBorders>
          </w:tcPr>
          <w:p w14:paraId="6A95A059" w14:textId="77777777" w:rsidR="00854F3D" w:rsidRPr="00B17C58" w:rsidRDefault="00854F3D" w:rsidP="003D205A">
            <w:pPr>
              <w:tabs>
                <w:tab w:val="left" w:pos="360"/>
                <w:tab w:val="left" w:pos="720"/>
              </w:tabs>
              <w:autoSpaceDE w:val="0"/>
              <w:autoSpaceDN w:val="0"/>
              <w:adjustRightInd w:val="0"/>
              <w:rPr>
                <w:rFonts w:cs="Arial"/>
                <w:szCs w:val="20"/>
              </w:rPr>
            </w:pPr>
            <w:r>
              <w:rPr>
                <w:rFonts w:cs="Arial"/>
                <w:szCs w:val="20"/>
              </w:rPr>
              <w:fldChar w:fldCharType="begin">
                <w:ffData>
                  <w:name w:val="Text41"/>
                  <w:enabled/>
                  <w:calcOnExit w:val="0"/>
                  <w:textInput/>
                </w:ffData>
              </w:fldChar>
            </w:r>
            <w:bookmarkStart w:id="32" w:name="Text4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2"/>
          </w:p>
        </w:tc>
      </w:tr>
      <w:tr w:rsidR="00854F3D" w:rsidRPr="00B17C58" w14:paraId="5ED04CE7" w14:textId="77777777" w:rsidTr="001229C8">
        <w:trPr>
          <w:trHeight w:hRule="exact" w:val="567"/>
        </w:trPr>
        <w:tc>
          <w:tcPr>
            <w:tcW w:w="8960" w:type="dxa"/>
            <w:tcBorders>
              <w:top w:val="single" w:sz="6" w:space="0" w:color="auto"/>
              <w:bottom w:val="single" w:sz="6" w:space="0" w:color="auto"/>
            </w:tcBorders>
          </w:tcPr>
          <w:p w14:paraId="5F1D64F6" w14:textId="77777777" w:rsidR="00854F3D" w:rsidRDefault="00854F3D" w:rsidP="001013C7">
            <w:pPr>
              <w:tabs>
                <w:tab w:val="left" w:pos="360"/>
                <w:tab w:val="left" w:pos="720"/>
              </w:tabs>
              <w:autoSpaceDE w:val="0"/>
              <w:autoSpaceDN w:val="0"/>
              <w:adjustRightInd w:val="0"/>
              <w:rPr>
                <w:rFonts w:cs="Arial"/>
                <w:szCs w:val="20"/>
              </w:rPr>
            </w:pPr>
          </w:p>
          <w:p w14:paraId="05B729EE" w14:textId="77777777" w:rsidR="00854F3D" w:rsidRPr="00B17C58" w:rsidRDefault="00854F3D" w:rsidP="009B519F">
            <w:pPr>
              <w:tabs>
                <w:tab w:val="left" w:pos="360"/>
                <w:tab w:val="left" w:pos="720"/>
              </w:tabs>
              <w:autoSpaceDE w:val="0"/>
              <w:autoSpaceDN w:val="0"/>
              <w:adjustRightInd w:val="0"/>
              <w:rPr>
                <w:rFonts w:cs="Arial"/>
                <w:szCs w:val="20"/>
              </w:rPr>
            </w:pPr>
            <w:r>
              <w:rPr>
                <w:rFonts w:cs="Arial"/>
                <w:szCs w:val="20"/>
              </w:rPr>
              <w:fldChar w:fldCharType="begin">
                <w:ffData>
                  <w:name w:val="Text42"/>
                  <w:enabled/>
                  <w:calcOnExit w:val="0"/>
                  <w:textInput/>
                </w:ffData>
              </w:fldChar>
            </w:r>
            <w:bookmarkStart w:id="33" w:name="Text4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3"/>
          </w:p>
        </w:tc>
      </w:tr>
      <w:tr w:rsidR="00AF0098" w:rsidRPr="00B17C58" w14:paraId="06FFB569" w14:textId="77777777" w:rsidTr="001229C8">
        <w:trPr>
          <w:trHeight w:hRule="exact" w:val="567"/>
        </w:trPr>
        <w:tc>
          <w:tcPr>
            <w:tcW w:w="8960" w:type="dxa"/>
            <w:tcBorders>
              <w:top w:val="single" w:sz="6" w:space="0" w:color="auto"/>
              <w:bottom w:val="single" w:sz="6" w:space="0" w:color="auto"/>
            </w:tcBorders>
          </w:tcPr>
          <w:p w14:paraId="782311A8" w14:textId="77777777" w:rsidR="00AF0098" w:rsidRDefault="00AF0098" w:rsidP="001013C7">
            <w:pPr>
              <w:tabs>
                <w:tab w:val="left" w:pos="360"/>
                <w:tab w:val="left" w:pos="720"/>
              </w:tabs>
              <w:autoSpaceDE w:val="0"/>
              <w:autoSpaceDN w:val="0"/>
              <w:adjustRightInd w:val="0"/>
              <w:rPr>
                <w:rFonts w:cs="Arial"/>
                <w:szCs w:val="20"/>
              </w:rPr>
            </w:pPr>
          </w:p>
          <w:p w14:paraId="74694EC4" w14:textId="77777777" w:rsidR="00AF0098" w:rsidRDefault="00AF0098" w:rsidP="001013C7">
            <w:pPr>
              <w:tabs>
                <w:tab w:val="left" w:pos="360"/>
                <w:tab w:val="left" w:pos="720"/>
              </w:tabs>
              <w:autoSpaceDE w:val="0"/>
              <w:autoSpaceDN w:val="0"/>
              <w:adjustRightInd w:val="0"/>
              <w:rPr>
                <w:rFonts w:cs="Arial"/>
                <w:szCs w:val="20"/>
              </w:rPr>
            </w:pPr>
            <w:r>
              <w:rPr>
                <w:rFonts w:cs="Arial"/>
                <w:szCs w:val="20"/>
              </w:rPr>
              <w:fldChar w:fldCharType="begin">
                <w:ffData>
                  <w:name w:val="Text64"/>
                  <w:enabled/>
                  <w:calcOnExit w:val="0"/>
                  <w:textInput/>
                </w:ffData>
              </w:fldChar>
            </w:r>
            <w:bookmarkStart w:id="34" w:name="Text64"/>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34"/>
          </w:p>
        </w:tc>
      </w:tr>
      <w:tr w:rsidR="00E62D43" w:rsidRPr="00B17C58" w14:paraId="11E37086" w14:textId="77777777" w:rsidTr="001229C8">
        <w:trPr>
          <w:trHeight w:hRule="exact" w:val="567"/>
        </w:trPr>
        <w:tc>
          <w:tcPr>
            <w:tcW w:w="8960" w:type="dxa"/>
            <w:tcBorders>
              <w:top w:val="single" w:sz="6" w:space="0" w:color="auto"/>
              <w:bottom w:val="single" w:sz="6" w:space="0" w:color="auto"/>
            </w:tcBorders>
          </w:tcPr>
          <w:p w14:paraId="1ADF2888" w14:textId="77777777" w:rsidR="00E62D43" w:rsidRDefault="00E62D43" w:rsidP="001013C7">
            <w:pPr>
              <w:tabs>
                <w:tab w:val="left" w:pos="360"/>
                <w:tab w:val="left" w:pos="720"/>
              </w:tabs>
              <w:autoSpaceDE w:val="0"/>
              <w:autoSpaceDN w:val="0"/>
              <w:adjustRightInd w:val="0"/>
              <w:rPr>
                <w:rFonts w:cs="Arial"/>
                <w:szCs w:val="20"/>
              </w:rPr>
            </w:pPr>
          </w:p>
          <w:p w14:paraId="7E22A366" w14:textId="77777777" w:rsidR="00E62D43" w:rsidRDefault="00E62D43" w:rsidP="001013C7">
            <w:pPr>
              <w:tabs>
                <w:tab w:val="left" w:pos="360"/>
                <w:tab w:val="left" w:pos="720"/>
              </w:tabs>
              <w:autoSpaceDE w:val="0"/>
              <w:autoSpaceDN w:val="0"/>
              <w:adjustRightInd w:val="0"/>
              <w:rPr>
                <w:rFonts w:cs="Arial"/>
                <w:szCs w:val="20"/>
              </w:rPr>
            </w:pPr>
            <w:r>
              <w:rPr>
                <w:rFonts w:cs="Arial"/>
                <w:szCs w:val="20"/>
              </w:rPr>
              <w:fldChar w:fldCharType="begin">
                <w:ffData>
                  <w:name w:val="Text60"/>
                  <w:enabled/>
                  <w:calcOnExit w:val="0"/>
                  <w:textInput/>
                </w:ffData>
              </w:fldChar>
            </w:r>
            <w:bookmarkStart w:id="35" w:name="Text6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5"/>
          </w:p>
        </w:tc>
      </w:tr>
    </w:tbl>
    <w:p w14:paraId="5D6090E1" w14:textId="77777777" w:rsidR="0037464C" w:rsidRDefault="0037464C" w:rsidP="00DD19F2">
      <w:pPr>
        <w:tabs>
          <w:tab w:val="left" w:pos="360"/>
          <w:tab w:val="left" w:pos="720"/>
        </w:tabs>
        <w:autoSpaceDE w:val="0"/>
        <w:autoSpaceDN w:val="0"/>
        <w:adjustRightInd w:val="0"/>
        <w:spacing w:line="240" w:lineRule="atLeast"/>
        <w:rPr>
          <w:rFonts w:cs="Arial"/>
        </w:rPr>
      </w:pPr>
    </w:p>
    <w:p w14:paraId="0E91475E" w14:textId="77777777" w:rsidR="00EC0B67" w:rsidRDefault="00EC0B67" w:rsidP="00DD19F2">
      <w:pPr>
        <w:tabs>
          <w:tab w:val="left" w:pos="360"/>
          <w:tab w:val="left" w:pos="720"/>
        </w:tabs>
        <w:autoSpaceDE w:val="0"/>
        <w:autoSpaceDN w:val="0"/>
        <w:adjustRightInd w:val="0"/>
        <w:spacing w:line="240" w:lineRule="atLeast"/>
        <w:rPr>
          <w:rFonts w:cs="Arial"/>
        </w:rPr>
      </w:pPr>
    </w:p>
    <w:tbl>
      <w:tblPr>
        <w:tblW w:w="0" w:type="auto"/>
        <w:tblInd w:w="-113"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26"/>
      </w:tblGrid>
      <w:tr w:rsidR="00C10930" w:rsidRPr="00B17C58" w14:paraId="4EF090E7" w14:textId="77777777" w:rsidTr="001229C8">
        <w:tc>
          <w:tcPr>
            <w:tcW w:w="9526" w:type="dxa"/>
          </w:tcPr>
          <w:p w14:paraId="5CA2FD86" w14:textId="773CD470" w:rsidR="00B67467" w:rsidRPr="00B67467" w:rsidRDefault="00EB51E0" w:rsidP="005F4188">
            <w:pPr>
              <w:numPr>
                <w:ilvl w:val="0"/>
                <w:numId w:val="26"/>
              </w:numPr>
              <w:autoSpaceDE w:val="0"/>
              <w:autoSpaceDN w:val="0"/>
              <w:adjustRightInd w:val="0"/>
              <w:spacing w:before="60" w:after="60"/>
              <w:rPr>
                <w:rFonts w:cs="Arial"/>
                <w:szCs w:val="20"/>
              </w:rPr>
            </w:pPr>
            <w:r>
              <w:rPr>
                <w:rFonts w:cs="Arial"/>
                <w:szCs w:val="20"/>
              </w:rPr>
              <w:t>Ein Angebot</w:t>
            </w:r>
            <w:r w:rsidR="00C10930" w:rsidRPr="00B67467">
              <w:rPr>
                <w:rFonts w:cs="Arial"/>
                <w:szCs w:val="20"/>
              </w:rPr>
              <w:t>, d</w:t>
            </w:r>
            <w:r>
              <w:rPr>
                <w:rFonts w:cs="Arial"/>
                <w:szCs w:val="20"/>
              </w:rPr>
              <w:t>as</w:t>
            </w:r>
            <w:r w:rsidR="00C10930" w:rsidRPr="00B67467">
              <w:rPr>
                <w:rFonts w:cs="Arial"/>
                <w:szCs w:val="20"/>
              </w:rPr>
              <w:t xml:space="preserve"> nicht unterschrieben </w:t>
            </w:r>
            <w:r>
              <w:rPr>
                <w:rFonts w:cs="Arial"/>
                <w:szCs w:val="20"/>
              </w:rPr>
              <w:t>ist</w:t>
            </w:r>
            <w:r w:rsidR="005F4188">
              <w:rPr>
                <w:rFonts w:cs="Arial"/>
                <w:szCs w:val="20"/>
              </w:rPr>
              <w:t>, g</w:t>
            </w:r>
            <w:r>
              <w:rPr>
                <w:rFonts w:cs="Arial"/>
                <w:szCs w:val="20"/>
              </w:rPr>
              <w:t>ilt</w:t>
            </w:r>
            <w:r w:rsidR="005F4188">
              <w:rPr>
                <w:rFonts w:cs="Arial"/>
                <w:szCs w:val="20"/>
              </w:rPr>
              <w:t xml:space="preserve"> als nicht abgegeben.</w:t>
            </w:r>
          </w:p>
          <w:p w14:paraId="73E4EC32" w14:textId="77777777" w:rsidR="00B67467" w:rsidRPr="00B67467" w:rsidRDefault="009073A8" w:rsidP="005F4188">
            <w:pPr>
              <w:numPr>
                <w:ilvl w:val="0"/>
                <w:numId w:val="26"/>
              </w:numPr>
              <w:autoSpaceDE w:val="0"/>
              <w:autoSpaceDN w:val="0"/>
              <w:adjustRightInd w:val="0"/>
              <w:spacing w:before="60" w:after="60"/>
              <w:rPr>
                <w:rFonts w:cs="Arial"/>
                <w:szCs w:val="20"/>
              </w:rPr>
            </w:pPr>
            <w:r>
              <w:rPr>
                <w:rFonts w:cs="Arial"/>
                <w:szCs w:val="20"/>
              </w:rPr>
              <w:t xml:space="preserve">Das Angebot </w:t>
            </w:r>
            <w:r w:rsidR="00B67467" w:rsidRPr="00B67467">
              <w:rPr>
                <w:rFonts w:cs="Arial"/>
                <w:szCs w:val="20"/>
              </w:rPr>
              <w:t>ist vollständig auszufüllen. Fehlen Angaben, gilt das Angebot als unvollständig.</w:t>
            </w:r>
          </w:p>
          <w:p w14:paraId="10C41F47" w14:textId="4CE374B5" w:rsidR="00C10930" w:rsidRPr="001D702E" w:rsidRDefault="00C10930" w:rsidP="001D702E">
            <w:pPr>
              <w:numPr>
                <w:ilvl w:val="0"/>
                <w:numId w:val="26"/>
              </w:numPr>
              <w:autoSpaceDE w:val="0"/>
              <w:autoSpaceDN w:val="0"/>
              <w:adjustRightInd w:val="0"/>
              <w:spacing w:before="60" w:after="60"/>
              <w:rPr>
                <w:rFonts w:cs="Arial"/>
                <w:szCs w:val="20"/>
              </w:rPr>
            </w:pPr>
            <w:r w:rsidRPr="00B67467">
              <w:rPr>
                <w:rFonts w:cs="Arial"/>
                <w:szCs w:val="20"/>
              </w:rPr>
              <w:t xml:space="preserve">Wird das Angebot unvollständig oder unrichtig ausgefüllt, fehlen geforderte Nachweise oder sind Änderungen des Bieters an seinen Eintragungen nicht zweifelsfrei, so kann es vom Wettbewerb ausgeschlossen werden. </w:t>
            </w:r>
          </w:p>
        </w:tc>
      </w:tr>
    </w:tbl>
    <w:p w14:paraId="7DF3CAE7" w14:textId="77777777" w:rsidR="00674FFB" w:rsidRDefault="00674FFB" w:rsidP="00B67467">
      <w:pPr>
        <w:tabs>
          <w:tab w:val="left" w:pos="567"/>
        </w:tabs>
        <w:spacing w:line="240" w:lineRule="atLeast"/>
        <w:rPr>
          <w:rFonts w:cs="Arial"/>
        </w:rPr>
      </w:pPr>
    </w:p>
    <w:p w14:paraId="0CBBE9B8" w14:textId="77777777" w:rsidR="007F7B59" w:rsidRDefault="007F7B59" w:rsidP="00FD4DD3">
      <w:pPr>
        <w:spacing w:line="240" w:lineRule="atLeast"/>
        <w:rPr>
          <w:rFonts w:cs="Arial"/>
        </w:rPr>
      </w:pPr>
    </w:p>
    <w:p w14:paraId="2001FD9B" w14:textId="77777777" w:rsidR="007F7B59" w:rsidRDefault="007F7B59" w:rsidP="00FD4DD3">
      <w:pPr>
        <w:spacing w:line="240" w:lineRule="atLeast"/>
        <w:rPr>
          <w:rFonts w:cs="Arial"/>
        </w:rPr>
      </w:pPr>
    </w:p>
    <w:p w14:paraId="076ADAE9" w14:textId="77777777" w:rsidR="00AF0098" w:rsidRDefault="00AF0098" w:rsidP="00FD4DD3">
      <w:pPr>
        <w:spacing w:line="240" w:lineRule="atLeast"/>
        <w:rPr>
          <w:rFonts w:cs="Arial"/>
        </w:rPr>
      </w:pPr>
    </w:p>
    <w:p w14:paraId="295CC795" w14:textId="77777777" w:rsidR="007F7B59" w:rsidRDefault="007F7B59" w:rsidP="00FD4DD3">
      <w:pPr>
        <w:spacing w:line="240" w:lineRule="atLeast"/>
        <w:rPr>
          <w:rFonts w:cs="Arial"/>
        </w:rPr>
      </w:pPr>
    </w:p>
    <w:p w14:paraId="676155AD" w14:textId="77777777" w:rsidR="007F7B59" w:rsidRDefault="007F7B59" w:rsidP="00FD4DD3">
      <w:pPr>
        <w:spacing w:line="240" w:lineRule="atLeast"/>
        <w:rPr>
          <w:rFonts w:cs="Arial"/>
        </w:rPr>
      </w:pPr>
    </w:p>
    <w:p w14:paraId="1C20B0AE" w14:textId="77777777" w:rsidR="00625EAF" w:rsidRDefault="00625EAF" w:rsidP="00FD4DD3">
      <w:pPr>
        <w:spacing w:line="240" w:lineRule="atLeast"/>
        <w:rPr>
          <w:rFonts w:cs="Arial"/>
        </w:rPr>
      </w:pPr>
    </w:p>
    <w:p w14:paraId="2D26CD17" w14:textId="77777777" w:rsidR="00DF547D" w:rsidRDefault="00DF547D" w:rsidP="00FD4DD3">
      <w:pPr>
        <w:spacing w:line="240" w:lineRule="atLeast"/>
        <w:rPr>
          <w:rFonts w:cs="Arial"/>
        </w:rPr>
      </w:pPr>
    </w:p>
    <w:p w14:paraId="4496C8F1" w14:textId="77777777" w:rsidR="00625EAF" w:rsidRDefault="00625EAF" w:rsidP="00FD4DD3">
      <w:pPr>
        <w:spacing w:line="240" w:lineRule="atLeast"/>
        <w:rPr>
          <w:rFonts w:cs="Arial"/>
        </w:rPr>
      </w:pPr>
    </w:p>
    <w:p w14:paraId="67A79A5E" w14:textId="77777777" w:rsidR="00C10930" w:rsidRDefault="00C10930" w:rsidP="00FD4DD3">
      <w:pPr>
        <w:spacing w:line="240" w:lineRule="atLeast"/>
        <w:rPr>
          <w:rFonts w:cs="Arial"/>
        </w:rPr>
      </w:pPr>
    </w:p>
    <w:p w14:paraId="23D9F9AB" w14:textId="77777777" w:rsidR="0037464C" w:rsidRDefault="0037464C" w:rsidP="00FD4DD3">
      <w:pPr>
        <w:spacing w:line="240" w:lineRule="atLeast"/>
        <w:rPr>
          <w:rFonts w:cs="Arial"/>
        </w:rPr>
      </w:pPr>
    </w:p>
    <w:p w14:paraId="7C4BCFB6" w14:textId="77777777" w:rsidR="00526097" w:rsidRPr="008565B8" w:rsidRDefault="00526097" w:rsidP="00FD4DD3">
      <w:pPr>
        <w:spacing w:line="240" w:lineRule="atLeast"/>
        <w:rPr>
          <w:rFonts w:cs="Arial"/>
        </w:rPr>
      </w:pPr>
    </w:p>
    <w:p w14:paraId="036C7AF9" w14:textId="77777777" w:rsidR="00BB5199" w:rsidRPr="008565B8" w:rsidRDefault="00BB5199" w:rsidP="00FD4DD3">
      <w:pPr>
        <w:spacing w:line="240" w:lineRule="atLeast"/>
        <w:rPr>
          <w:rFonts w:cs="Arial"/>
        </w:rPr>
      </w:pPr>
    </w:p>
    <w:tbl>
      <w:tblPr>
        <w:tblW w:w="0" w:type="auto"/>
        <w:tblInd w:w="-113" w:type="dxa"/>
        <w:tblLook w:val="04A0" w:firstRow="1" w:lastRow="0" w:firstColumn="1" w:lastColumn="0" w:noHBand="0" w:noVBand="1"/>
      </w:tblPr>
      <w:tblGrid>
        <w:gridCol w:w="4734"/>
        <w:gridCol w:w="4733"/>
      </w:tblGrid>
      <w:tr w:rsidR="00526097" w:rsidRPr="00842402" w14:paraId="337EF88E" w14:textId="77777777" w:rsidTr="001229C8">
        <w:trPr>
          <w:trHeight w:hRule="exact" w:val="284"/>
        </w:trPr>
        <w:tc>
          <w:tcPr>
            <w:tcW w:w="4747" w:type="dxa"/>
            <w:tcBorders>
              <w:bottom w:val="single" w:sz="6" w:space="0" w:color="auto"/>
            </w:tcBorders>
          </w:tcPr>
          <w:p w14:paraId="73B64DB0" w14:textId="77777777" w:rsidR="00526097" w:rsidRPr="00842402" w:rsidRDefault="006D6EFC" w:rsidP="003D205A">
            <w:pPr>
              <w:jc w:val="center"/>
              <w:rPr>
                <w:rFonts w:cs="Arial"/>
                <w:szCs w:val="20"/>
              </w:rPr>
            </w:pPr>
            <w:r>
              <w:rPr>
                <w:rFonts w:cs="Arial"/>
                <w:szCs w:val="20"/>
              </w:rPr>
              <w:fldChar w:fldCharType="begin">
                <w:ffData>
                  <w:name w:val="Text55"/>
                  <w:enabled/>
                  <w:calcOnExit w:val="0"/>
                  <w:textInput/>
                </w:ffData>
              </w:fldChar>
            </w:r>
            <w:bookmarkStart w:id="36" w:name="Text55"/>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6"/>
          </w:p>
        </w:tc>
        <w:tc>
          <w:tcPr>
            <w:tcW w:w="4747" w:type="dxa"/>
            <w:tcBorders>
              <w:bottom w:val="single" w:sz="6" w:space="0" w:color="auto"/>
            </w:tcBorders>
          </w:tcPr>
          <w:p w14:paraId="33CF51B9" w14:textId="77777777" w:rsidR="00526097" w:rsidRPr="00842402" w:rsidRDefault="00526097" w:rsidP="006D6EFC">
            <w:pPr>
              <w:rPr>
                <w:rFonts w:cs="Arial"/>
                <w:szCs w:val="20"/>
              </w:rPr>
            </w:pPr>
          </w:p>
        </w:tc>
      </w:tr>
      <w:tr w:rsidR="00526097" w:rsidRPr="00842402" w14:paraId="5FC6478E" w14:textId="77777777" w:rsidTr="001229C8">
        <w:tc>
          <w:tcPr>
            <w:tcW w:w="4747" w:type="dxa"/>
            <w:tcBorders>
              <w:top w:val="single" w:sz="6" w:space="0" w:color="auto"/>
            </w:tcBorders>
          </w:tcPr>
          <w:p w14:paraId="29122AF7" w14:textId="77777777" w:rsidR="00526097" w:rsidRPr="00842402" w:rsidRDefault="00526097" w:rsidP="00842402">
            <w:pPr>
              <w:spacing w:before="60" w:line="240" w:lineRule="atLeast"/>
              <w:jc w:val="center"/>
              <w:rPr>
                <w:rFonts w:cs="Arial"/>
                <w:sz w:val="18"/>
                <w:szCs w:val="18"/>
              </w:rPr>
            </w:pPr>
            <w:r w:rsidRPr="00842402">
              <w:rPr>
                <w:rFonts w:cs="Arial"/>
                <w:sz w:val="18"/>
                <w:szCs w:val="18"/>
              </w:rPr>
              <w:t>Ort, Datum</w:t>
            </w:r>
          </w:p>
        </w:tc>
        <w:tc>
          <w:tcPr>
            <w:tcW w:w="4747" w:type="dxa"/>
            <w:tcBorders>
              <w:top w:val="single" w:sz="6" w:space="0" w:color="auto"/>
            </w:tcBorders>
          </w:tcPr>
          <w:p w14:paraId="3907153B" w14:textId="77777777" w:rsidR="00526097" w:rsidRPr="00842402" w:rsidRDefault="00526097" w:rsidP="00842402">
            <w:pPr>
              <w:spacing w:before="60" w:line="240" w:lineRule="atLeast"/>
              <w:jc w:val="center"/>
              <w:rPr>
                <w:rFonts w:cs="Arial"/>
                <w:sz w:val="18"/>
                <w:szCs w:val="18"/>
              </w:rPr>
            </w:pPr>
            <w:r w:rsidRPr="00842402">
              <w:rPr>
                <w:rFonts w:cs="Arial"/>
                <w:sz w:val="18"/>
                <w:szCs w:val="18"/>
              </w:rPr>
              <w:t>Unterschrift, Stempel</w:t>
            </w:r>
          </w:p>
        </w:tc>
      </w:tr>
    </w:tbl>
    <w:p w14:paraId="54B40B98" w14:textId="77777777" w:rsidR="00BB5199" w:rsidRPr="00EC0B67" w:rsidRDefault="00BB5199" w:rsidP="00EC0B67">
      <w:pPr>
        <w:spacing w:line="240" w:lineRule="atLeast"/>
        <w:rPr>
          <w:rFonts w:cs="Arial"/>
          <w:szCs w:val="20"/>
        </w:rPr>
      </w:pPr>
    </w:p>
    <w:sectPr w:rsidR="00BB5199" w:rsidRPr="00EC0B67" w:rsidSect="00D657D3">
      <w:headerReference w:type="default" r:id="rId7"/>
      <w:footerReference w:type="default" r:id="rId8"/>
      <w:headerReference w:type="first" r:id="rId9"/>
      <w:footerReference w:type="first" r:id="rId10"/>
      <w:pgSz w:w="11906" w:h="16838" w:code="9"/>
      <w:pgMar w:top="2750" w:right="1134" w:bottom="2381" w:left="1418" w:header="709" w:footer="709" w:gutter="0"/>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B53B3" w14:textId="77777777" w:rsidR="00210393" w:rsidRDefault="00210393">
      <w:r>
        <w:separator/>
      </w:r>
    </w:p>
  </w:endnote>
  <w:endnote w:type="continuationSeparator" w:id="0">
    <w:p w14:paraId="1362642D" w14:textId="77777777" w:rsidR="00210393" w:rsidRDefault="0021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18FF" w14:textId="2A12FFB7" w:rsidR="0082709C" w:rsidRDefault="00A464B8" w:rsidP="008D2D68">
    <w:pPr>
      <w:pStyle w:val="Fuzeile"/>
      <w:tabs>
        <w:tab w:val="clear" w:pos="4536"/>
        <w:tab w:val="clear" w:pos="9072"/>
        <w:tab w:val="center" w:pos="4678"/>
        <w:tab w:val="right" w:pos="9356"/>
      </w:tabs>
    </w:pPr>
    <w:r>
      <w:t>Vergabenummer: EG-OV-2</w:t>
    </w:r>
    <w:r w:rsidR="00623D45">
      <w:t>6</w:t>
    </w:r>
    <w:r>
      <w:t>-000</w:t>
    </w:r>
    <w:r w:rsidR="00623D45">
      <w:t>4</w:t>
    </w:r>
    <w:r w:rsidR="0082709C">
      <w:tab/>
    </w:r>
    <w:r w:rsidR="0082709C">
      <w:tab/>
      <w:t xml:space="preserve">Seite </w:t>
    </w:r>
    <w:r w:rsidR="0082709C">
      <w:fldChar w:fldCharType="begin"/>
    </w:r>
    <w:r w:rsidR="0082709C">
      <w:instrText xml:space="preserve"> PAGE  \* Arabic  \* MERGEFORMAT </w:instrText>
    </w:r>
    <w:r w:rsidR="0082709C">
      <w:fldChar w:fldCharType="separate"/>
    </w:r>
    <w:r w:rsidR="007428E4">
      <w:rPr>
        <w:noProof/>
      </w:rPr>
      <w:t>2</w:t>
    </w:r>
    <w:r w:rsidR="0082709C">
      <w:fldChar w:fldCharType="end"/>
    </w:r>
    <w:r w:rsidR="0082709C">
      <w:t xml:space="preserve"> von </w:t>
    </w:r>
    <w:r w:rsidR="00E66FD7">
      <w:rPr>
        <w:noProof/>
      </w:rPr>
      <w:fldChar w:fldCharType="begin"/>
    </w:r>
    <w:r w:rsidR="00E66FD7">
      <w:rPr>
        <w:noProof/>
      </w:rPr>
      <w:instrText xml:space="preserve"> NUMPAGES  \* Arabic  \* MERGEFORMAT </w:instrText>
    </w:r>
    <w:r w:rsidR="00E66FD7">
      <w:rPr>
        <w:noProof/>
      </w:rPr>
      <w:fldChar w:fldCharType="separate"/>
    </w:r>
    <w:r w:rsidR="007428E4">
      <w:rPr>
        <w:noProof/>
      </w:rPr>
      <w:t>5</w:t>
    </w:r>
    <w:r w:rsidR="00E66FD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11C2C" w14:textId="3DEE2625" w:rsidR="0082709C" w:rsidRDefault="00786563" w:rsidP="00873D3A">
    <w:pPr>
      <w:pStyle w:val="Fuzeile"/>
      <w:tabs>
        <w:tab w:val="clear" w:pos="4536"/>
        <w:tab w:val="clear" w:pos="9072"/>
      </w:tabs>
      <w:ind w:right="27"/>
    </w:pPr>
    <w:r>
      <w:rPr>
        <w:noProof/>
      </w:rPr>
      <w:drawing>
        <wp:anchor distT="0" distB="0" distL="114300" distR="114300" simplePos="0" relativeHeight="251666432" behindDoc="1" locked="0" layoutInCell="1" allowOverlap="1" wp14:anchorId="3146172C" wp14:editId="63442E11">
          <wp:simplePos x="0" y="0"/>
          <wp:positionH relativeFrom="page">
            <wp:align>center</wp:align>
          </wp:positionH>
          <wp:positionV relativeFrom="paragraph">
            <wp:posOffset>-810260</wp:posOffset>
          </wp:positionV>
          <wp:extent cx="6811200" cy="1411200"/>
          <wp:effectExtent l="0" t="0" r="0" b="0"/>
          <wp:wrapNone/>
          <wp:docPr id="1115690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1200" cy="14112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CFEE" w14:textId="77777777" w:rsidR="00210393" w:rsidRDefault="00210393">
      <w:r>
        <w:separator/>
      </w:r>
    </w:p>
  </w:footnote>
  <w:footnote w:type="continuationSeparator" w:id="0">
    <w:p w14:paraId="07F6DAD8" w14:textId="77777777" w:rsidR="00210393" w:rsidRDefault="0021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1BC7" w14:textId="12B5BA5C" w:rsidR="0082709C" w:rsidRPr="002A6908" w:rsidRDefault="00326BDA" w:rsidP="002A6908">
    <w:pPr>
      <w:pStyle w:val="Fuzeile"/>
      <w:tabs>
        <w:tab w:val="clear" w:pos="4536"/>
        <w:tab w:val="clear" w:pos="9072"/>
      </w:tabs>
      <w:spacing w:line="240" w:lineRule="auto"/>
      <w:rPr>
        <w:sz w:val="18"/>
        <w:szCs w:val="18"/>
      </w:rPr>
    </w:pPr>
    <w:r>
      <w:rPr>
        <w:noProof/>
        <w:sz w:val="18"/>
        <w:szCs w:val="18"/>
      </w:rPr>
      <w:drawing>
        <wp:anchor distT="0" distB="0" distL="114300" distR="114300" simplePos="0" relativeHeight="251668480" behindDoc="1" locked="0" layoutInCell="1" allowOverlap="1" wp14:anchorId="5AE59AFF" wp14:editId="2EF9B9EC">
          <wp:simplePos x="0" y="0"/>
          <wp:positionH relativeFrom="margin">
            <wp:align>right</wp:align>
          </wp:positionH>
          <wp:positionV relativeFrom="paragraph">
            <wp:posOffset>-40640</wp:posOffset>
          </wp:positionV>
          <wp:extent cx="1733550" cy="971550"/>
          <wp:effectExtent l="0" t="0" r="0" b="0"/>
          <wp:wrapNone/>
          <wp:docPr id="170955957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971550"/>
                  </a:xfrm>
                  <a:prstGeom prst="rect">
                    <a:avLst/>
                  </a:prstGeom>
                  <a:noFill/>
                </pic:spPr>
              </pic:pic>
            </a:graphicData>
          </a:graphic>
          <wp14:sizeRelH relativeFrom="page">
            <wp14:pctWidth>0</wp14:pctWidth>
          </wp14:sizeRelH>
          <wp14:sizeRelV relativeFrom="page">
            <wp14:pctHeight>0</wp14:pctHeight>
          </wp14:sizeRelV>
        </wp:anchor>
      </w:drawing>
    </w:r>
  </w:p>
  <w:p w14:paraId="07119B0E" w14:textId="77777777" w:rsidR="0082709C" w:rsidRPr="002A6908" w:rsidRDefault="0082709C" w:rsidP="002A6908">
    <w:pPr>
      <w:pStyle w:val="Fuzeile"/>
      <w:tabs>
        <w:tab w:val="clear" w:pos="4536"/>
        <w:tab w:val="clear" w:pos="9072"/>
      </w:tabs>
      <w:spacing w:line="240" w:lineRule="auto"/>
      <w:rPr>
        <w:sz w:val="18"/>
        <w:szCs w:val="18"/>
      </w:rPr>
    </w:pPr>
  </w:p>
  <w:p w14:paraId="49762201" w14:textId="77777777" w:rsidR="0082709C" w:rsidRPr="002A6908" w:rsidRDefault="0082709C" w:rsidP="002A6908">
    <w:pPr>
      <w:pStyle w:val="Fuzeile"/>
      <w:tabs>
        <w:tab w:val="clear" w:pos="4536"/>
        <w:tab w:val="clear" w:pos="9072"/>
      </w:tabs>
      <w:spacing w:line="240" w:lineRule="auto"/>
      <w:rPr>
        <w:sz w:val="18"/>
        <w:szCs w:val="18"/>
      </w:rPr>
    </w:pPr>
  </w:p>
  <w:p w14:paraId="540369DD" w14:textId="77777777" w:rsidR="0082709C" w:rsidRDefault="0082709C" w:rsidP="002A6908">
    <w:pPr>
      <w:pStyle w:val="OrtDatum"/>
      <w:spacing w:line="240" w:lineRule="auto"/>
    </w:pPr>
  </w:p>
  <w:p w14:paraId="22011389" w14:textId="77777777" w:rsidR="0082709C" w:rsidRPr="006B7247" w:rsidRDefault="00EF28ED" w:rsidP="002A6908">
    <w:pPr>
      <w:pStyle w:val="Kopfzeile"/>
      <w:spacing w:line="240" w:lineRule="auto"/>
      <w:rPr>
        <w:b/>
        <w:sz w:val="28"/>
        <w:szCs w:val="28"/>
      </w:rPr>
    </w:pPr>
    <w:r>
      <w:rPr>
        <w:b/>
        <w:sz w:val="28"/>
        <w:szCs w:val="28"/>
      </w:rPr>
      <w:t>Angebot</w:t>
    </w:r>
    <w:r w:rsidR="00E66FD7">
      <w:rPr>
        <w:b/>
        <w:noProof/>
        <w:sz w:val="28"/>
        <w:szCs w:val="28"/>
      </w:rPr>
      <w:drawing>
        <wp:anchor distT="0" distB="0" distL="114300" distR="114300" simplePos="0" relativeHeight="251658240" behindDoc="0" locked="0" layoutInCell="1" allowOverlap="1" wp14:anchorId="43314BF5" wp14:editId="553BD16A">
          <wp:simplePos x="0" y="0"/>
          <wp:positionH relativeFrom="page">
            <wp:posOffset>360045</wp:posOffset>
          </wp:positionH>
          <wp:positionV relativeFrom="page">
            <wp:posOffset>3769360</wp:posOffset>
          </wp:positionV>
          <wp:extent cx="28575" cy="1586230"/>
          <wp:effectExtent l="0" t="0" r="0" b="0"/>
          <wp:wrapNone/>
          <wp:docPr id="51" name="Bild 51" descr="Falzmar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Falzmarken"/>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 cy="1586230"/>
                  </a:xfrm>
                  <a:prstGeom prst="rect">
                    <a:avLst/>
                  </a:prstGeom>
                  <a:noFill/>
                </pic:spPr>
              </pic:pic>
            </a:graphicData>
          </a:graphic>
          <wp14:sizeRelH relativeFrom="page">
            <wp14:pctWidth>0</wp14:pctWidth>
          </wp14:sizeRelH>
          <wp14:sizeRelV relativeFrom="page">
            <wp14:pctHeight>0</wp14:pctHeight>
          </wp14:sizeRelV>
        </wp:anchor>
      </w:drawing>
    </w:r>
    <w:r w:rsidR="00DF1E9F">
      <w:rPr>
        <w:b/>
        <w:sz w:val="28"/>
        <w:szCs w:val="28"/>
      </w:rPr>
      <w:t xml:space="preserve"> VgV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4698" w14:textId="6384DC94" w:rsidR="0082709C" w:rsidRPr="002A6908" w:rsidRDefault="00326BDA" w:rsidP="00881DF0">
    <w:pPr>
      <w:pStyle w:val="Kopfzeile"/>
      <w:spacing w:line="240" w:lineRule="auto"/>
      <w:rPr>
        <w:sz w:val="18"/>
        <w:szCs w:val="18"/>
      </w:rPr>
    </w:pPr>
    <w:r>
      <w:rPr>
        <w:noProof/>
        <w:sz w:val="18"/>
        <w:szCs w:val="18"/>
      </w:rPr>
      <w:drawing>
        <wp:anchor distT="0" distB="0" distL="114300" distR="114300" simplePos="0" relativeHeight="251667456" behindDoc="1" locked="0" layoutInCell="1" allowOverlap="1" wp14:anchorId="6E171148" wp14:editId="714F7C3B">
          <wp:simplePos x="0" y="0"/>
          <wp:positionH relativeFrom="margin">
            <wp:align>right</wp:align>
          </wp:positionH>
          <wp:positionV relativeFrom="paragraph">
            <wp:posOffset>-69215</wp:posOffset>
          </wp:positionV>
          <wp:extent cx="1733550" cy="971550"/>
          <wp:effectExtent l="0" t="0" r="0" b="0"/>
          <wp:wrapNone/>
          <wp:docPr id="16995333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971550"/>
                  </a:xfrm>
                  <a:prstGeom prst="rect">
                    <a:avLst/>
                  </a:prstGeom>
                  <a:noFill/>
                </pic:spPr>
              </pic:pic>
            </a:graphicData>
          </a:graphic>
          <wp14:sizeRelH relativeFrom="page">
            <wp14:pctWidth>0</wp14:pctWidth>
          </wp14:sizeRelH>
          <wp14:sizeRelV relativeFrom="page">
            <wp14:pctHeight>0</wp14:pctHeight>
          </wp14:sizeRelV>
        </wp:anchor>
      </w:drawing>
    </w:r>
  </w:p>
  <w:p w14:paraId="6265F79A" w14:textId="77777777" w:rsidR="0082709C" w:rsidRPr="002A6908" w:rsidRDefault="0082709C" w:rsidP="00881DF0">
    <w:pPr>
      <w:pStyle w:val="Kopfzeile"/>
      <w:spacing w:line="240" w:lineRule="auto"/>
      <w:rPr>
        <w:sz w:val="18"/>
        <w:szCs w:val="18"/>
      </w:rPr>
    </w:pPr>
  </w:p>
  <w:p w14:paraId="7CD8CC99" w14:textId="77777777" w:rsidR="0082709C" w:rsidRPr="002A6908" w:rsidRDefault="0082709C" w:rsidP="00881DF0">
    <w:pPr>
      <w:pStyle w:val="Kopfzeile"/>
      <w:spacing w:line="240" w:lineRule="auto"/>
      <w:rPr>
        <w:sz w:val="18"/>
        <w:szCs w:val="18"/>
      </w:rPr>
    </w:pPr>
  </w:p>
  <w:p w14:paraId="242DFAE0" w14:textId="77777777" w:rsidR="0082709C" w:rsidRPr="002A6908" w:rsidRDefault="0082709C" w:rsidP="00881DF0">
    <w:pPr>
      <w:pStyle w:val="Kopfzeile"/>
      <w:spacing w:line="240" w:lineRule="auto"/>
      <w:rPr>
        <w:szCs w:val="20"/>
      </w:rPr>
    </w:pPr>
  </w:p>
  <w:p w14:paraId="12FE2F6E" w14:textId="77777777" w:rsidR="0082709C" w:rsidRPr="00881DF0" w:rsidRDefault="00DF1E9F" w:rsidP="00B4679D">
    <w:pPr>
      <w:pStyle w:val="Kopfzeile"/>
      <w:spacing w:line="240" w:lineRule="auto"/>
      <w:rPr>
        <w:b/>
        <w:sz w:val="28"/>
        <w:szCs w:val="28"/>
      </w:rPr>
    </w:pPr>
    <w:r>
      <w:rPr>
        <w:b/>
        <w:sz w:val="28"/>
        <w:szCs w:val="28"/>
      </w:rPr>
      <w:t>Angebot VgV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C0C"/>
    <w:multiLevelType w:val="multilevel"/>
    <w:tmpl w:val="09B0E296"/>
    <w:lvl w:ilvl="0">
      <w:start w:val="15"/>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3F57F2"/>
    <w:multiLevelType w:val="multilevel"/>
    <w:tmpl w:val="179E8B2A"/>
    <w:lvl w:ilvl="0">
      <w:start w:val="6"/>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B14AF7"/>
    <w:multiLevelType w:val="multilevel"/>
    <w:tmpl w:val="EBE2D4B0"/>
    <w:lvl w:ilvl="0">
      <w:start w:val="1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3551E"/>
    <w:multiLevelType w:val="multilevel"/>
    <w:tmpl w:val="6422E878"/>
    <w:lvl w:ilvl="0">
      <w:start w:val="1"/>
      <w:numFmt w:val="upperRoman"/>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D007F9"/>
    <w:multiLevelType w:val="multilevel"/>
    <w:tmpl w:val="8EACBE5A"/>
    <w:lvl w:ilvl="0">
      <w:start w:val="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6E1FBD"/>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FA81FD7"/>
    <w:multiLevelType w:val="multilevel"/>
    <w:tmpl w:val="2BFA61E0"/>
    <w:lvl w:ilvl="0">
      <w:start w:val="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FD01D0A"/>
    <w:multiLevelType w:val="multilevel"/>
    <w:tmpl w:val="B1B8608E"/>
    <w:lvl w:ilvl="0">
      <w:start w:val="5"/>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567"/>
        </w:tabs>
        <w:ind w:left="567" w:hanging="567"/>
      </w:pPr>
      <w:rPr>
        <w:rFonts w:ascii="Arial" w:hAnsi="Arial" w:hint="default"/>
        <w:b w:val="0"/>
        <w:i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CB608E9"/>
    <w:multiLevelType w:val="multilevel"/>
    <w:tmpl w:val="D00CE38E"/>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FBC0B87"/>
    <w:multiLevelType w:val="multilevel"/>
    <w:tmpl w:val="F956EFF8"/>
    <w:lvl w:ilvl="0">
      <w:start w:val="7"/>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0" w15:restartNumberingAfterBreak="0">
    <w:nsid w:val="2FC1347B"/>
    <w:multiLevelType w:val="multilevel"/>
    <w:tmpl w:val="A72CCD80"/>
    <w:lvl w:ilvl="0">
      <w:start w:val="1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1" w15:restartNumberingAfterBreak="0">
    <w:nsid w:val="352B6C03"/>
    <w:multiLevelType w:val="multilevel"/>
    <w:tmpl w:val="57CEF616"/>
    <w:lvl w:ilvl="0">
      <w:start w:val="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D11662B"/>
    <w:multiLevelType w:val="multilevel"/>
    <w:tmpl w:val="9F3AEB40"/>
    <w:lvl w:ilvl="0">
      <w:start w:val="15"/>
      <w:numFmt w:val="ordin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B1720C"/>
    <w:multiLevelType w:val="multilevel"/>
    <w:tmpl w:val="AEE4DF30"/>
    <w:lvl w:ilvl="0">
      <w:start w:val="9"/>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4" w15:restartNumberingAfterBreak="0">
    <w:nsid w:val="3EDD77D8"/>
    <w:multiLevelType w:val="hybridMultilevel"/>
    <w:tmpl w:val="B6AC86E2"/>
    <w:lvl w:ilvl="0" w:tplc="0407000F">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0C45D16"/>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8040105"/>
    <w:multiLevelType w:val="multilevel"/>
    <w:tmpl w:val="F7562EFA"/>
    <w:lvl w:ilvl="0">
      <w:start w:val="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7" w15:restartNumberingAfterBreak="0">
    <w:nsid w:val="4A1C548E"/>
    <w:multiLevelType w:val="multilevel"/>
    <w:tmpl w:val="D37A74CA"/>
    <w:lvl w:ilvl="0">
      <w:start w:val="7"/>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A63790E"/>
    <w:multiLevelType w:val="multilevel"/>
    <w:tmpl w:val="4ACC060A"/>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9" w15:restartNumberingAfterBreak="0">
    <w:nsid w:val="4B3D1C91"/>
    <w:multiLevelType w:val="hybridMultilevel"/>
    <w:tmpl w:val="11400B00"/>
    <w:lvl w:ilvl="0" w:tplc="A998C6A4">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D323430"/>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22E0777"/>
    <w:multiLevelType w:val="multilevel"/>
    <w:tmpl w:val="08A28DAC"/>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567"/>
        </w:tabs>
        <w:ind w:left="567" w:hanging="567"/>
      </w:pPr>
      <w:rPr>
        <w:rFonts w:ascii="Arial" w:hAnsi="Arial" w:hint="default"/>
        <w:b w:val="0"/>
        <w:i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7CE3BA3"/>
    <w:multiLevelType w:val="multilevel"/>
    <w:tmpl w:val="779638FA"/>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AE9646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DF145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571954"/>
    <w:multiLevelType w:val="multilevel"/>
    <w:tmpl w:val="36385DEC"/>
    <w:lvl w:ilvl="0">
      <w:start w:val="14"/>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26" w15:restartNumberingAfterBreak="0">
    <w:nsid w:val="680B4322"/>
    <w:multiLevelType w:val="multilevel"/>
    <w:tmpl w:val="46F0E15E"/>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7" w15:restartNumberingAfterBreak="0">
    <w:nsid w:val="73FA1E6E"/>
    <w:multiLevelType w:val="multilevel"/>
    <w:tmpl w:val="06DEEEEC"/>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6736912"/>
    <w:multiLevelType w:val="multilevel"/>
    <w:tmpl w:val="5D7270EE"/>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29" w15:restartNumberingAfterBreak="0">
    <w:nsid w:val="776F1CE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1520C2"/>
    <w:multiLevelType w:val="multilevel"/>
    <w:tmpl w:val="969A3B00"/>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A5B57E2"/>
    <w:multiLevelType w:val="multilevel"/>
    <w:tmpl w:val="44143FA6"/>
    <w:lvl w:ilvl="0">
      <w:start w:val="10"/>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32" w15:restartNumberingAfterBreak="0">
    <w:nsid w:val="7C4D5B93"/>
    <w:multiLevelType w:val="multilevel"/>
    <w:tmpl w:val="2F509B62"/>
    <w:lvl w:ilvl="0">
      <w:start w:val="1"/>
      <w:numFmt w:val="bullet"/>
      <w:lvlText w:val=""/>
      <w:lvlJc w:val="left"/>
      <w:pPr>
        <w:tabs>
          <w:tab w:val="num" w:pos="1134"/>
        </w:tabs>
        <w:ind w:left="1134" w:hanging="567"/>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tabs>
          <w:tab w:val="num" w:pos="1134"/>
        </w:tabs>
        <w:ind w:left="1134" w:hanging="567"/>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ECE7C29"/>
    <w:multiLevelType w:val="multilevel"/>
    <w:tmpl w:val="DD409CAA"/>
    <w:lvl w:ilvl="0">
      <w:start w:val="14"/>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num w:numId="1" w16cid:durableId="2979755">
    <w:abstractNumId w:val="19"/>
  </w:num>
  <w:num w:numId="2" w16cid:durableId="172034859">
    <w:abstractNumId w:val="14"/>
  </w:num>
  <w:num w:numId="3" w16cid:durableId="307713177">
    <w:abstractNumId w:val="23"/>
  </w:num>
  <w:num w:numId="4" w16cid:durableId="1457984253">
    <w:abstractNumId w:val="29"/>
  </w:num>
  <w:num w:numId="5" w16cid:durableId="573784628">
    <w:abstractNumId w:val="24"/>
  </w:num>
  <w:num w:numId="6" w16cid:durableId="859590604">
    <w:abstractNumId w:val="22"/>
  </w:num>
  <w:num w:numId="7" w16cid:durableId="952590438">
    <w:abstractNumId w:val="21"/>
  </w:num>
  <w:num w:numId="8" w16cid:durableId="1953902161">
    <w:abstractNumId w:val="17"/>
  </w:num>
  <w:num w:numId="9" w16cid:durableId="219681405">
    <w:abstractNumId w:val="7"/>
  </w:num>
  <w:num w:numId="10" w16cid:durableId="922296920">
    <w:abstractNumId w:val="13"/>
  </w:num>
  <w:num w:numId="11" w16cid:durableId="209807653">
    <w:abstractNumId w:val="13"/>
    <w:lvlOverride w:ilvl="0">
      <w:lvl w:ilvl="0">
        <w:start w:val="7"/>
        <w:numFmt w:val="decimal"/>
        <w:lvlText w:val="%1."/>
        <w:lvlJc w:val="left"/>
        <w:pPr>
          <w:tabs>
            <w:tab w:val="num" w:pos="567"/>
          </w:tabs>
          <w:ind w:left="567" w:hanging="567"/>
        </w:pPr>
        <w:rPr>
          <w:rFonts w:ascii="Arial" w:hAnsi="Arial" w:hint="default"/>
          <w:b w:val="0"/>
          <w:i w:val="0"/>
          <w:sz w:val="2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16cid:durableId="2099254805">
    <w:abstractNumId w:val="27"/>
  </w:num>
  <w:num w:numId="13" w16cid:durableId="445779668">
    <w:abstractNumId w:val="7"/>
    <w:lvlOverride w:ilvl="0">
      <w:lvl w:ilvl="0">
        <w:start w:val="5"/>
        <w:numFmt w:val="decimal"/>
        <w:lvlText w:val="%1."/>
        <w:lvlJc w:val="left"/>
        <w:pPr>
          <w:tabs>
            <w:tab w:val="num" w:pos="567"/>
          </w:tabs>
          <w:ind w:left="567" w:hanging="567"/>
        </w:pPr>
        <w:rPr>
          <w:rFonts w:ascii="Arial" w:hAnsi="Arial" w:hint="default"/>
          <w:b w:val="0"/>
          <w:i w:val="0"/>
          <w:sz w:val="20"/>
        </w:rPr>
      </w:lvl>
    </w:lvlOverride>
    <w:lvlOverride w:ilvl="1">
      <w:lvl w:ilvl="1">
        <w:start w:val="1"/>
        <w:numFmt w:val="lowerLetter"/>
        <w:lvlText w:val="%2)"/>
        <w:lvlJc w:val="left"/>
        <w:pPr>
          <w:tabs>
            <w:tab w:val="num" w:pos="567"/>
          </w:tabs>
          <w:ind w:left="567" w:hanging="567"/>
        </w:pPr>
        <w:rPr>
          <w:rFonts w:ascii="Arial" w:hAnsi="Arial" w:hint="default"/>
          <w:b w:val="0"/>
          <w:i w:val="0"/>
          <w:sz w:val="20"/>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4" w16cid:durableId="1819607877">
    <w:abstractNumId w:val="1"/>
  </w:num>
  <w:num w:numId="15" w16cid:durableId="1712919926">
    <w:abstractNumId w:val="11"/>
  </w:num>
  <w:num w:numId="16" w16cid:durableId="1952738608">
    <w:abstractNumId w:val="6"/>
  </w:num>
  <w:num w:numId="17" w16cid:durableId="157037778">
    <w:abstractNumId w:val="0"/>
  </w:num>
  <w:num w:numId="18" w16cid:durableId="1302729062">
    <w:abstractNumId w:val="30"/>
  </w:num>
  <w:num w:numId="19" w16cid:durableId="1524440171">
    <w:abstractNumId w:val="26"/>
  </w:num>
  <w:num w:numId="20" w16cid:durableId="416174312">
    <w:abstractNumId w:val="31"/>
  </w:num>
  <w:num w:numId="21" w16cid:durableId="1487159708">
    <w:abstractNumId w:val="10"/>
  </w:num>
  <w:num w:numId="22" w16cid:durableId="1213814037">
    <w:abstractNumId w:val="9"/>
  </w:num>
  <w:num w:numId="23" w16cid:durableId="125466312">
    <w:abstractNumId w:val="2"/>
  </w:num>
  <w:num w:numId="24" w16cid:durableId="1277522784">
    <w:abstractNumId w:val="32"/>
  </w:num>
  <w:num w:numId="25" w16cid:durableId="1522009559">
    <w:abstractNumId w:val="33"/>
  </w:num>
  <w:num w:numId="26" w16cid:durableId="2115443754">
    <w:abstractNumId w:val="3"/>
  </w:num>
  <w:num w:numId="27" w16cid:durableId="787897778">
    <w:abstractNumId w:val="4"/>
  </w:num>
  <w:num w:numId="28" w16cid:durableId="569468440">
    <w:abstractNumId w:val="28"/>
  </w:num>
  <w:num w:numId="29" w16cid:durableId="1526748512">
    <w:abstractNumId w:val="8"/>
  </w:num>
  <w:num w:numId="30" w16cid:durableId="1055201117">
    <w:abstractNumId w:val="5"/>
  </w:num>
  <w:num w:numId="31" w16cid:durableId="1848204645">
    <w:abstractNumId w:val="15"/>
  </w:num>
  <w:num w:numId="32" w16cid:durableId="887686462">
    <w:abstractNumId w:val="20"/>
  </w:num>
  <w:num w:numId="33" w16cid:durableId="1107044236">
    <w:abstractNumId w:val="18"/>
  </w:num>
  <w:num w:numId="34" w16cid:durableId="866021995">
    <w:abstractNumId w:val="16"/>
  </w:num>
  <w:num w:numId="35" w16cid:durableId="2036691947">
    <w:abstractNumId w:val="12"/>
  </w:num>
  <w:num w:numId="36" w16cid:durableId="23475265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FPdvXMyVjd+Zpd18IvWyvkcG5kliB/gMGe9FbHnjzZTK1Tme5RqNwksBBWaB0XUivJhKd3pBz67Yf2nKv3SOUQ==" w:salt="XOEo78EMwahMf+Bf3fEitA=="/>
  <w:defaultTabStop w:val="709"/>
  <w:autoHyphenation/>
  <w:hyphenationZone w:val="425"/>
  <w:drawingGridHorizontalSpacing w:val="6"/>
  <w:drawingGridVerticalSpacing w:val="6"/>
  <w:characterSpacingControl w:val="doNotCompress"/>
  <w:hdrShapeDefaults>
    <o:shapedefaults v:ext="edit" spidmax="2050">
      <o:colormru v:ext="edit" colors="#cad5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45"/>
    <w:rsid w:val="000004F5"/>
    <w:rsid w:val="00003976"/>
    <w:rsid w:val="000061D0"/>
    <w:rsid w:val="00006561"/>
    <w:rsid w:val="00007943"/>
    <w:rsid w:val="0001033E"/>
    <w:rsid w:val="0001134F"/>
    <w:rsid w:val="00014F61"/>
    <w:rsid w:val="000208AE"/>
    <w:rsid w:val="00020B08"/>
    <w:rsid w:val="00023D7F"/>
    <w:rsid w:val="00024336"/>
    <w:rsid w:val="000259AB"/>
    <w:rsid w:val="000275D8"/>
    <w:rsid w:val="00034E3B"/>
    <w:rsid w:val="00034EEB"/>
    <w:rsid w:val="00042C01"/>
    <w:rsid w:val="00043324"/>
    <w:rsid w:val="000438DD"/>
    <w:rsid w:val="00046FB9"/>
    <w:rsid w:val="00047017"/>
    <w:rsid w:val="000540A1"/>
    <w:rsid w:val="00054785"/>
    <w:rsid w:val="0005518F"/>
    <w:rsid w:val="00057161"/>
    <w:rsid w:val="000657C0"/>
    <w:rsid w:val="000664A0"/>
    <w:rsid w:val="00066C0F"/>
    <w:rsid w:val="00076959"/>
    <w:rsid w:val="00077574"/>
    <w:rsid w:val="00077B81"/>
    <w:rsid w:val="00077F68"/>
    <w:rsid w:val="000815C1"/>
    <w:rsid w:val="00083CE9"/>
    <w:rsid w:val="000850F2"/>
    <w:rsid w:val="0008628F"/>
    <w:rsid w:val="00091AB0"/>
    <w:rsid w:val="00092226"/>
    <w:rsid w:val="0009635E"/>
    <w:rsid w:val="00096FD1"/>
    <w:rsid w:val="000A29AC"/>
    <w:rsid w:val="000A33CE"/>
    <w:rsid w:val="000A6269"/>
    <w:rsid w:val="000A6690"/>
    <w:rsid w:val="000B3144"/>
    <w:rsid w:val="000C5B4E"/>
    <w:rsid w:val="000E080B"/>
    <w:rsid w:val="000E111B"/>
    <w:rsid w:val="000E1ADA"/>
    <w:rsid w:val="000F233C"/>
    <w:rsid w:val="000F4A52"/>
    <w:rsid w:val="001013C7"/>
    <w:rsid w:val="0010252C"/>
    <w:rsid w:val="00102AE2"/>
    <w:rsid w:val="00105E95"/>
    <w:rsid w:val="001112A5"/>
    <w:rsid w:val="001120E8"/>
    <w:rsid w:val="001129FA"/>
    <w:rsid w:val="00117C92"/>
    <w:rsid w:val="00120E21"/>
    <w:rsid w:val="00121ED1"/>
    <w:rsid w:val="001229C8"/>
    <w:rsid w:val="001325B5"/>
    <w:rsid w:val="00135CDD"/>
    <w:rsid w:val="0014051A"/>
    <w:rsid w:val="0014348A"/>
    <w:rsid w:val="001456F5"/>
    <w:rsid w:val="00145C82"/>
    <w:rsid w:val="001545D3"/>
    <w:rsid w:val="00155BC4"/>
    <w:rsid w:val="00161F8B"/>
    <w:rsid w:val="00172E8E"/>
    <w:rsid w:val="00175D78"/>
    <w:rsid w:val="00180C9D"/>
    <w:rsid w:val="00181DA6"/>
    <w:rsid w:val="00182070"/>
    <w:rsid w:val="001834F5"/>
    <w:rsid w:val="0018439C"/>
    <w:rsid w:val="00191FFB"/>
    <w:rsid w:val="00192ACB"/>
    <w:rsid w:val="001A0EFD"/>
    <w:rsid w:val="001A16C4"/>
    <w:rsid w:val="001A1C72"/>
    <w:rsid w:val="001A3E92"/>
    <w:rsid w:val="001A46AA"/>
    <w:rsid w:val="001A5FC7"/>
    <w:rsid w:val="001B6FD6"/>
    <w:rsid w:val="001C244F"/>
    <w:rsid w:val="001C2E24"/>
    <w:rsid w:val="001C591E"/>
    <w:rsid w:val="001D161B"/>
    <w:rsid w:val="001D66EA"/>
    <w:rsid w:val="001D702E"/>
    <w:rsid w:val="001E0A4B"/>
    <w:rsid w:val="001E3FE2"/>
    <w:rsid w:val="001F1EB2"/>
    <w:rsid w:val="001F3731"/>
    <w:rsid w:val="001F63AC"/>
    <w:rsid w:val="0020162F"/>
    <w:rsid w:val="0020381A"/>
    <w:rsid w:val="00204491"/>
    <w:rsid w:val="002047D8"/>
    <w:rsid w:val="00205CBD"/>
    <w:rsid w:val="00210393"/>
    <w:rsid w:val="00211AD0"/>
    <w:rsid w:val="00214DF5"/>
    <w:rsid w:val="00216E03"/>
    <w:rsid w:val="00217D44"/>
    <w:rsid w:val="002255DE"/>
    <w:rsid w:val="00225930"/>
    <w:rsid w:val="00227298"/>
    <w:rsid w:val="00227E9B"/>
    <w:rsid w:val="00231CBD"/>
    <w:rsid w:val="00232693"/>
    <w:rsid w:val="002346CC"/>
    <w:rsid w:val="002373AA"/>
    <w:rsid w:val="0024758B"/>
    <w:rsid w:val="00250AB3"/>
    <w:rsid w:val="00264C0D"/>
    <w:rsid w:val="0027450B"/>
    <w:rsid w:val="00280AAC"/>
    <w:rsid w:val="00281F82"/>
    <w:rsid w:val="00286467"/>
    <w:rsid w:val="00295110"/>
    <w:rsid w:val="002A1C4A"/>
    <w:rsid w:val="002A6908"/>
    <w:rsid w:val="002B0117"/>
    <w:rsid w:val="002B2FDA"/>
    <w:rsid w:val="002C0416"/>
    <w:rsid w:val="002C3DDA"/>
    <w:rsid w:val="002C4377"/>
    <w:rsid w:val="002C6A96"/>
    <w:rsid w:val="002C701C"/>
    <w:rsid w:val="002D0890"/>
    <w:rsid w:val="002D1131"/>
    <w:rsid w:val="002D2FEF"/>
    <w:rsid w:val="002D36D6"/>
    <w:rsid w:val="002D6BC8"/>
    <w:rsid w:val="002F2A64"/>
    <w:rsid w:val="002F37B2"/>
    <w:rsid w:val="002F6141"/>
    <w:rsid w:val="002F6EDC"/>
    <w:rsid w:val="002F6F03"/>
    <w:rsid w:val="00313CEF"/>
    <w:rsid w:val="00314AA7"/>
    <w:rsid w:val="00314F6B"/>
    <w:rsid w:val="00316F0B"/>
    <w:rsid w:val="00317A2F"/>
    <w:rsid w:val="003217DF"/>
    <w:rsid w:val="00325685"/>
    <w:rsid w:val="003260D7"/>
    <w:rsid w:val="003265DD"/>
    <w:rsid w:val="00326BDA"/>
    <w:rsid w:val="00330658"/>
    <w:rsid w:val="003309EF"/>
    <w:rsid w:val="00334474"/>
    <w:rsid w:val="00337558"/>
    <w:rsid w:val="00346CEA"/>
    <w:rsid w:val="00360365"/>
    <w:rsid w:val="00365AE5"/>
    <w:rsid w:val="0036759F"/>
    <w:rsid w:val="00371348"/>
    <w:rsid w:val="0037464C"/>
    <w:rsid w:val="00375896"/>
    <w:rsid w:val="0037742B"/>
    <w:rsid w:val="00383A44"/>
    <w:rsid w:val="00392851"/>
    <w:rsid w:val="003929A8"/>
    <w:rsid w:val="003965D1"/>
    <w:rsid w:val="003A73F7"/>
    <w:rsid w:val="003B352F"/>
    <w:rsid w:val="003C04DB"/>
    <w:rsid w:val="003C0EA3"/>
    <w:rsid w:val="003C26DD"/>
    <w:rsid w:val="003C2C84"/>
    <w:rsid w:val="003C3501"/>
    <w:rsid w:val="003C5DAF"/>
    <w:rsid w:val="003C7C53"/>
    <w:rsid w:val="003D205A"/>
    <w:rsid w:val="003D3957"/>
    <w:rsid w:val="003D55DE"/>
    <w:rsid w:val="003D7C15"/>
    <w:rsid w:val="003E0ED5"/>
    <w:rsid w:val="003E2904"/>
    <w:rsid w:val="003E2973"/>
    <w:rsid w:val="003E3E58"/>
    <w:rsid w:val="003E6DF5"/>
    <w:rsid w:val="003F042C"/>
    <w:rsid w:val="003F4644"/>
    <w:rsid w:val="003F498A"/>
    <w:rsid w:val="003F4D77"/>
    <w:rsid w:val="003F4FE9"/>
    <w:rsid w:val="003F5416"/>
    <w:rsid w:val="00400A04"/>
    <w:rsid w:val="00403645"/>
    <w:rsid w:val="004049FA"/>
    <w:rsid w:val="00404D90"/>
    <w:rsid w:val="004063EF"/>
    <w:rsid w:val="00407ED3"/>
    <w:rsid w:val="00413CD4"/>
    <w:rsid w:val="004142AA"/>
    <w:rsid w:val="00415DC1"/>
    <w:rsid w:val="004164D0"/>
    <w:rsid w:val="004167CA"/>
    <w:rsid w:val="004170B1"/>
    <w:rsid w:val="0041776C"/>
    <w:rsid w:val="00423707"/>
    <w:rsid w:val="004262ED"/>
    <w:rsid w:val="00431EA2"/>
    <w:rsid w:val="0043223B"/>
    <w:rsid w:val="0043403B"/>
    <w:rsid w:val="00434FAA"/>
    <w:rsid w:val="00434FE9"/>
    <w:rsid w:val="004353E6"/>
    <w:rsid w:val="0043577B"/>
    <w:rsid w:val="00440113"/>
    <w:rsid w:val="00444BE1"/>
    <w:rsid w:val="004457E0"/>
    <w:rsid w:val="0044770B"/>
    <w:rsid w:val="00451977"/>
    <w:rsid w:val="004552F0"/>
    <w:rsid w:val="00455AF4"/>
    <w:rsid w:val="00460A84"/>
    <w:rsid w:val="00461638"/>
    <w:rsid w:val="0047020B"/>
    <w:rsid w:val="004769BC"/>
    <w:rsid w:val="0048075F"/>
    <w:rsid w:val="0048181F"/>
    <w:rsid w:val="00486163"/>
    <w:rsid w:val="00486A54"/>
    <w:rsid w:val="004946F6"/>
    <w:rsid w:val="00494ABD"/>
    <w:rsid w:val="0049559E"/>
    <w:rsid w:val="00497EC2"/>
    <w:rsid w:val="004A065B"/>
    <w:rsid w:val="004A52C9"/>
    <w:rsid w:val="004A6D3B"/>
    <w:rsid w:val="004B199E"/>
    <w:rsid w:val="004B3FCC"/>
    <w:rsid w:val="004B55CB"/>
    <w:rsid w:val="004B6FC8"/>
    <w:rsid w:val="004C20B5"/>
    <w:rsid w:val="004C29C5"/>
    <w:rsid w:val="004C2E2E"/>
    <w:rsid w:val="004D0522"/>
    <w:rsid w:val="004D4821"/>
    <w:rsid w:val="004D700C"/>
    <w:rsid w:val="004E5A04"/>
    <w:rsid w:val="004F41A4"/>
    <w:rsid w:val="004F662B"/>
    <w:rsid w:val="0050018B"/>
    <w:rsid w:val="00501B05"/>
    <w:rsid w:val="005021B9"/>
    <w:rsid w:val="00504450"/>
    <w:rsid w:val="00506B7B"/>
    <w:rsid w:val="00512FEE"/>
    <w:rsid w:val="00517ACE"/>
    <w:rsid w:val="00520B24"/>
    <w:rsid w:val="005210E0"/>
    <w:rsid w:val="00525B7B"/>
    <w:rsid w:val="00526097"/>
    <w:rsid w:val="00526363"/>
    <w:rsid w:val="00532949"/>
    <w:rsid w:val="00536156"/>
    <w:rsid w:val="005401B7"/>
    <w:rsid w:val="0054228E"/>
    <w:rsid w:val="00547881"/>
    <w:rsid w:val="00552B39"/>
    <w:rsid w:val="005533E8"/>
    <w:rsid w:val="00554964"/>
    <w:rsid w:val="00554B3F"/>
    <w:rsid w:val="00564637"/>
    <w:rsid w:val="00566EB0"/>
    <w:rsid w:val="00571A80"/>
    <w:rsid w:val="00586055"/>
    <w:rsid w:val="00591F01"/>
    <w:rsid w:val="005970B2"/>
    <w:rsid w:val="005A19CF"/>
    <w:rsid w:val="005A3823"/>
    <w:rsid w:val="005A489D"/>
    <w:rsid w:val="005B2E8F"/>
    <w:rsid w:val="005B5932"/>
    <w:rsid w:val="005B6E66"/>
    <w:rsid w:val="005C0475"/>
    <w:rsid w:val="005C7CA7"/>
    <w:rsid w:val="005D282E"/>
    <w:rsid w:val="005E01D4"/>
    <w:rsid w:val="005E31FF"/>
    <w:rsid w:val="005E3AC8"/>
    <w:rsid w:val="005E58AD"/>
    <w:rsid w:val="005F12B1"/>
    <w:rsid w:val="005F3DD4"/>
    <w:rsid w:val="005F3DFA"/>
    <w:rsid w:val="005F4188"/>
    <w:rsid w:val="005F77D2"/>
    <w:rsid w:val="00601708"/>
    <w:rsid w:val="0060255F"/>
    <w:rsid w:val="00610E57"/>
    <w:rsid w:val="0061114B"/>
    <w:rsid w:val="00616B2E"/>
    <w:rsid w:val="00623D45"/>
    <w:rsid w:val="00624D4A"/>
    <w:rsid w:val="00625EAF"/>
    <w:rsid w:val="00627D46"/>
    <w:rsid w:val="0064239A"/>
    <w:rsid w:val="00645982"/>
    <w:rsid w:val="006462BD"/>
    <w:rsid w:val="0065016D"/>
    <w:rsid w:val="00663896"/>
    <w:rsid w:val="0066566A"/>
    <w:rsid w:val="00665D54"/>
    <w:rsid w:val="00666A16"/>
    <w:rsid w:val="006706F4"/>
    <w:rsid w:val="0067101A"/>
    <w:rsid w:val="00674FFB"/>
    <w:rsid w:val="00676BA8"/>
    <w:rsid w:val="00683F04"/>
    <w:rsid w:val="006846ED"/>
    <w:rsid w:val="00691296"/>
    <w:rsid w:val="00692046"/>
    <w:rsid w:val="00692BD1"/>
    <w:rsid w:val="00694B34"/>
    <w:rsid w:val="00697E6B"/>
    <w:rsid w:val="006A283C"/>
    <w:rsid w:val="006A58F2"/>
    <w:rsid w:val="006A72F4"/>
    <w:rsid w:val="006B1A72"/>
    <w:rsid w:val="006B5587"/>
    <w:rsid w:val="006B7247"/>
    <w:rsid w:val="006C19BF"/>
    <w:rsid w:val="006C3DAC"/>
    <w:rsid w:val="006C57C2"/>
    <w:rsid w:val="006D0A45"/>
    <w:rsid w:val="006D1A78"/>
    <w:rsid w:val="006D514A"/>
    <w:rsid w:val="006D5DCF"/>
    <w:rsid w:val="006D6EFC"/>
    <w:rsid w:val="006D70B9"/>
    <w:rsid w:val="006E0083"/>
    <w:rsid w:val="006E06DA"/>
    <w:rsid w:val="006E1B7E"/>
    <w:rsid w:val="006E487B"/>
    <w:rsid w:val="006E4E48"/>
    <w:rsid w:val="006E6CDF"/>
    <w:rsid w:val="006E794E"/>
    <w:rsid w:val="006E7D3B"/>
    <w:rsid w:val="006E7FD0"/>
    <w:rsid w:val="006F0FFA"/>
    <w:rsid w:val="006F1171"/>
    <w:rsid w:val="006F33CB"/>
    <w:rsid w:val="006F5A3F"/>
    <w:rsid w:val="006F7038"/>
    <w:rsid w:val="0070253E"/>
    <w:rsid w:val="0071001A"/>
    <w:rsid w:val="00710270"/>
    <w:rsid w:val="007149F3"/>
    <w:rsid w:val="007230B3"/>
    <w:rsid w:val="00723452"/>
    <w:rsid w:val="007241A2"/>
    <w:rsid w:val="007244C4"/>
    <w:rsid w:val="00725730"/>
    <w:rsid w:val="00732315"/>
    <w:rsid w:val="007376C9"/>
    <w:rsid w:val="00741670"/>
    <w:rsid w:val="007428E4"/>
    <w:rsid w:val="00751DBA"/>
    <w:rsid w:val="007564C3"/>
    <w:rsid w:val="00760F0B"/>
    <w:rsid w:val="007613AB"/>
    <w:rsid w:val="00762AB6"/>
    <w:rsid w:val="00764D4F"/>
    <w:rsid w:val="00765B8D"/>
    <w:rsid w:val="00771EA9"/>
    <w:rsid w:val="0077306B"/>
    <w:rsid w:val="00773FD4"/>
    <w:rsid w:val="00774093"/>
    <w:rsid w:val="007745C3"/>
    <w:rsid w:val="00774A1D"/>
    <w:rsid w:val="007830C6"/>
    <w:rsid w:val="00786563"/>
    <w:rsid w:val="00787A5E"/>
    <w:rsid w:val="0079181A"/>
    <w:rsid w:val="00793838"/>
    <w:rsid w:val="00794517"/>
    <w:rsid w:val="00795E0D"/>
    <w:rsid w:val="007A3376"/>
    <w:rsid w:val="007A69F5"/>
    <w:rsid w:val="007B3AF1"/>
    <w:rsid w:val="007B3D27"/>
    <w:rsid w:val="007B65DB"/>
    <w:rsid w:val="007B7FA7"/>
    <w:rsid w:val="007C7053"/>
    <w:rsid w:val="007D0FC0"/>
    <w:rsid w:val="007D4BB7"/>
    <w:rsid w:val="007E0760"/>
    <w:rsid w:val="007E27B6"/>
    <w:rsid w:val="007E2DDF"/>
    <w:rsid w:val="007F26A2"/>
    <w:rsid w:val="007F68DF"/>
    <w:rsid w:val="007F7B59"/>
    <w:rsid w:val="0080068C"/>
    <w:rsid w:val="00801325"/>
    <w:rsid w:val="00804659"/>
    <w:rsid w:val="0080503C"/>
    <w:rsid w:val="0081046D"/>
    <w:rsid w:val="00812BDC"/>
    <w:rsid w:val="008243EB"/>
    <w:rsid w:val="00825F81"/>
    <w:rsid w:val="0082709C"/>
    <w:rsid w:val="008343CB"/>
    <w:rsid w:val="00835024"/>
    <w:rsid w:val="0083665E"/>
    <w:rsid w:val="00842402"/>
    <w:rsid w:val="008513FC"/>
    <w:rsid w:val="0085465A"/>
    <w:rsid w:val="00854F3D"/>
    <w:rsid w:val="008555B9"/>
    <w:rsid w:val="008565B8"/>
    <w:rsid w:val="00860E01"/>
    <w:rsid w:val="00863B73"/>
    <w:rsid w:val="00870C1E"/>
    <w:rsid w:val="00873AC5"/>
    <w:rsid w:val="00873D3A"/>
    <w:rsid w:val="00875106"/>
    <w:rsid w:val="008778E2"/>
    <w:rsid w:val="00877D84"/>
    <w:rsid w:val="00881DF0"/>
    <w:rsid w:val="00884020"/>
    <w:rsid w:val="0088420A"/>
    <w:rsid w:val="0088467C"/>
    <w:rsid w:val="0088495B"/>
    <w:rsid w:val="00885C59"/>
    <w:rsid w:val="008901D5"/>
    <w:rsid w:val="0089089C"/>
    <w:rsid w:val="00890FBE"/>
    <w:rsid w:val="00896419"/>
    <w:rsid w:val="008970E9"/>
    <w:rsid w:val="008A0CFB"/>
    <w:rsid w:val="008A4F80"/>
    <w:rsid w:val="008A5482"/>
    <w:rsid w:val="008B1934"/>
    <w:rsid w:val="008B19BC"/>
    <w:rsid w:val="008B33DC"/>
    <w:rsid w:val="008B4AA8"/>
    <w:rsid w:val="008B5114"/>
    <w:rsid w:val="008C0485"/>
    <w:rsid w:val="008C1BC0"/>
    <w:rsid w:val="008C3CDB"/>
    <w:rsid w:val="008D2D68"/>
    <w:rsid w:val="008D3A84"/>
    <w:rsid w:val="008D5688"/>
    <w:rsid w:val="008D6332"/>
    <w:rsid w:val="008E034F"/>
    <w:rsid w:val="008E0A94"/>
    <w:rsid w:val="008E4379"/>
    <w:rsid w:val="008F0796"/>
    <w:rsid w:val="008F211E"/>
    <w:rsid w:val="00903035"/>
    <w:rsid w:val="00904260"/>
    <w:rsid w:val="00904D45"/>
    <w:rsid w:val="009071EE"/>
    <w:rsid w:val="00907249"/>
    <w:rsid w:val="009073A8"/>
    <w:rsid w:val="00916892"/>
    <w:rsid w:val="00917A7A"/>
    <w:rsid w:val="0092039F"/>
    <w:rsid w:val="009238AC"/>
    <w:rsid w:val="00924600"/>
    <w:rsid w:val="0092734E"/>
    <w:rsid w:val="00930AB2"/>
    <w:rsid w:val="00931BD1"/>
    <w:rsid w:val="009320DF"/>
    <w:rsid w:val="00941F4A"/>
    <w:rsid w:val="00943CF1"/>
    <w:rsid w:val="00947752"/>
    <w:rsid w:val="00950835"/>
    <w:rsid w:val="009509BB"/>
    <w:rsid w:val="00951CD1"/>
    <w:rsid w:val="00954969"/>
    <w:rsid w:val="00955E18"/>
    <w:rsid w:val="00960B4C"/>
    <w:rsid w:val="0096181D"/>
    <w:rsid w:val="00963E65"/>
    <w:rsid w:val="009705F0"/>
    <w:rsid w:val="00970E88"/>
    <w:rsid w:val="0097120C"/>
    <w:rsid w:val="009736F9"/>
    <w:rsid w:val="00973DFA"/>
    <w:rsid w:val="0097427B"/>
    <w:rsid w:val="00975601"/>
    <w:rsid w:val="009805FE"/>
    <w:rsid w:val="009827D7"/>
    <w:rsid w:val="0099157D"/>
    <w:rsid w:val="00993BE4"/>
    <w:rsid w:val="00994386"/>
    <w:rsid w:val="00995A55"/>
    <w:rsid w:val="009A213A"/>
    <w:rsid w:val="009A471F"/>
    <w:rsid w:val="009A722B"/>
    <w:rsid w:val="009B13B3"/>
    <w:rsid w:val="009B479B"/>
    <w:rsid w:val="009B519F"/>
    <w:rsid w:val="009C1F71"/>
    <w:rsid w:val="009C4645"/>
    <w:rsid w:val="009C484B"/>
    <w:rsid w:val="009C5B19"/>
    <w:rsid w:val="009C6023"/>
    <w:rsid w:val="009D521A"/>
    <w:rsid w:val="009D5C37"/>
    <w:rsid w:val="009D5EDB"/>
    <w:rsid w:val="009D7E42"/>
    <w:rsid w:val="009E190B"/>
    <w:rsid w:val="009E3A20"/>
    <w:rsid w:val="009E3F3F"/>
    <w:rsid w:val="009E52A1"/>
    <w:rsid w:val="009E659B"/>
    <w:rsid w:val="009E7947"/>
    <w:rsid w:val="009F1F4D"/>
    <w:rsid w:val="009F270A"/>
    <w:rsid w:val="009F303A"/>
    <w:rsid w:val="009F42EF"/>
    <w:rsid w:val="009F6974"/>
    <w:rsid w:val="00A01B4C"/>
    <w:rsid w:val="00A102EB"/>
    <w:rsid w:val="00A10789"/>
    <w:rsid w:val="00A11A3D"/>
    <w:rsid w:val="00A122E6"/>
    <w:rsid w:val="00A133D4"/>
    <w:rsid w:val="00A14327"/>
    <w:rsid w:val="00A14EF1"/>
    <w:rsid w:val="00A15F86"/>
    <w:rsid w:val="00A17C7F"/>
    <w:rsid w:val="00A206BE"/>
    <w:rsid w:val="00A2111C"/>
    <w:rsid w:val="00A211A9"/>
    <w:rsid w:val="00A32033"/>
    <w:rsid w:val="00A32568"/>
    <w:rsid w:val="00A3381C"/>
    <w:rsid w:val="00A37710"/>
    <w:rsid w:val="00A40CD5"/>
    <w:rsid w:val="00A41B06"/>
    <w:rsid w:val="00A4286A"/>
    <w:rsid w:val="00A4458F"/>
    <w:rsid w:val="00A446CD"/>
    <w:rsid w:val="00A464B8"/>
    <w:rsid w:val="00A46DAA"/>
    <w:rsid w:val="00A475C5"/>
    <w:rsid w:val="00A54B6C"/>
    <w:rsid w:val="00A55FAE"/>
    <w:rsid w:val="00A64589"/>
    <w:rsid w:val="00A70277"/>
    <w:rsid w:val="00A71E1E"/>
    <w:rsid w:val="00A73D5A"/>
    <w:rsid w:val="00A74F50"/>
    <w:rsid w:val="00A80F6F"/>
    <w:rsid w:val="00A83EE7"/>
    <w:rsid w:val="00A84E81"/>
    <w:rsid w:val="00A9254F"/>
    <w:rsid w:val="00A936AD"/>
    <w:rsid w:val="00AA035F"/>
    <w:rsid w:val="00AA5488"/>
    <w:rsid w:val="00AA5C51"/>
    <w:rsid w:val="00AB0D4A"/>
    <w:rsid w:val="00AC1D45"/>
    <w:rsid w:val="00AC6C20"/>
    <w:rsid w:val="00AC7E71"/>
    <w:rsid w:val="00AD4A6B"/>
    <w:rsid w:val="00AD5355"/>
    <w:rsid w:val="00AD6B87"/>
    <w:rsid w:val="00AE0009"/>
    <w:rsid w:val="00AE3605"/>
    <w:rsid w:val="00AE58DA"/>
    <w:rsid w:val="00AE6353"/>
    <w:rsid w:val="00AF0098"/>
    <w:rsid w:val="00AF2288"/>
    <w:rsid w:val="00AF39F4"/>
    <w:rsid w:val="00AF7AD1"/>
    <w:rsid w:val="00B04C5C"/>
    <w:rsid w:val="00B0754C"/>
    <w:rsid w:val="00B14457"/>
    <w:rsid w:val="00B174CD"/>
    <w:rsid w:val="00B17C58"/>
    <w:rsid w:val="00B217D6"/>
    <w:rsid w:val="00B3098B"/>
    <w:rsid w:val="00B34B32"/>
    <w:rsid w:val="00B36B2C"/>
    <w:rsid w:val="00B37F9E"/>
    <w:rsid w:val="00B4412E"/>
    <w:rsid w:val="00B4679D"/>
    <w:rsid w:val="00B519DA"/>
    <w:rsid w:val="00B60882"/>
    <w:rsid w:val="00B66E8E"/>
    <w:rsid w:val="00B67467"/>
    <w:rsid w:val="00B71B33"/>
    <w:rsid w:val="00B7613E"/>
    <w:rsid w:val="00B8340B"/>
    <w:rsid w:val="00B838BE"/>
    <w:rsid w:val="00B846EE"/>
    <w:rsid w:val="00B867CB"/>
    <w:rsid w:val="00B90C4F"/>
    <w:rsid w:val="00B91151"/>
    <w:rsid w:val="00B91972"/>
    <w:rsid w:val="00B94471"/>
    <w:rsid w:val="00BA396F"/>
    <w:rsid w:val="00BA5AB8"/>
    <w:rsid w:val="00BB1D31"/>
    <w:rsid w:val="00BB336B"/>
    <w:rsid w:val="00BB4751"/>
    <w:rsid w:val="00BB5199"/>
    <w:rsid w:val="00BB6DFF"/>
    <w:rsid w:val="00BC27A5"/>
    <w:rsid w:val="00BC2939"/>
    <w:rsid w:val="00BC3605"/>
    <w:rsid w:val="00BC3987"/>
    <w:rsid w:val="00BC5676"/>
    <w:rsid w:val="00BC70C8"/>
    <w:rsid w:val="00BD4DEB"/>
    <w:rsid w:val="00BD56AF"/>
    <w:rsid w:val="00BE0C4F"/>
    <w:rsid w:val="00BE7EAB"/>
    <w:rsid w:val="00BF0C15"/>
    <w:rsid w:val="00BF2330"/>
    <w:rsid w:val="00BF59FE"/>
    <w:rsid w:val="00BF6D71"/>
    <w:rsid w:val="00BF776D"/>
    <w:rsid w:val="00C001D8"/>
    <w:rsid w:val="00C00767"/>
    <w:rsid w:val="00C03555"/>
    <w:rsid w:val="00C07281"/>
    <w:rsid w:val="00C10930"/>
    <w:rsid w:val="00C20DBE"/>
    <w:rsid w:val="00C226CE"/>
    <w:rsid w:val="00C267A1"/>
    <w:rsid w:val="00C26ABA"/>
    <w:rsid w:val="00C30EAC"/>
    <w:rsid w:val="00C328C5"/>
    <w:rsid w:val="00C3304D"/>
    <w:rsid w:val="00C36573"/>
    <w:rsid w:val="00C40DB0"/>
    <w:rsid w:val="00C40FBE"/>
    <w:rsid w:val="00C438A3"/>
    <w:rsid w:val="00C43AB3"/>
    <w:rsid w:val="00C47F3B"/>
    <w:rsid w:val="00C53411"/>
    <w:rsid w:val="00C5373B"/>
    <w:rsid w:val="00C62753"/>
    <w:rsid w:val="00C62B15"/>
    <w:rsid w:val="00C6355D"/>
    <w:rsid w:val="00C6531E"/>
    <w:rsid w:val="00C71406"/>
    <w:rsid w:val="00C73E35"/>
    <w:rsid w:val="00C75F5D"/>
    <w:rsid w:val="00C81B32"/>
    <w:rsid w:val="00C8572E"/>
    <w:rsid w:val="00C93BB2"/>
    <w:rsid w:val="00CA3D58"/>
    <w:rsid w:val="00CA4937"/>
    <w:rsid w:val="00CB3EB1"/>
    <w:rsid w:val="00CC50C8"/>
    <w:rsid w:val="00CC5E9D"/>
    <w:rsid w:val="00CD1E64"/>
    <w:rsid w:val="00CD5833"/>
    <w:rsid w:val="00CD7051"/>
    <w:rsid w:val="00CE1345"/>
    <w:rsid w:val="00CE3040"/>
    <w:rsid w:val="00CE4D74"/>
    <w:rsid w:val="00CE6629"/>
    <w:rsid w:val="00CE67F4"/>
    <w:rsid w:val="00CE7BBA"/>
    <w:rsid w:val="00CF0B9B"/>
    <w:rsid w:val="00D03E4A"/>
    <w:rsid w:val="00D0506F"/>
    <w:rsid w:val="00D07BD4"/>
    <w:rsid w:val="00D13EF7"/>
    <w:rsid w:val="00D246E1"/>
    <w:rsid w:val="00D2519B"/>
    <w:rsid w:val="00D26822"/>
    <w:rsid w:val="00D31A18"/>
    <w:rsid w:val="00D320CA"/>
    <w:rsid w:val="00D40AA6"/>
    <w:rsid w:val="00D44F8E"/>
    <w:rsid w:val="00D46A5C"/>
    <w:rsid w:val="00D51411"/>
    <w:rsid w:val="00D542BD"/>
    <w:rsid w:val="00D5495D"/>
    <w:rsid w:val="00D54D9B"/>
    <w:rsid w:val="00D5704C"/>
    <w:rsid w:val="00D5728E"/>
    <w:rsid w:val="00D601AC"/>
    <w:rsid w:val="00D6119F"/>
    <w:rsid w:val="00D657D3"/>
    <w:rsid w:val="00D76285"/>
    <w:rsid w:val="00D77E6D"/>
    <w:rsid w:val="00D86F1F"/>
    <w:rsid w:val="00D873C0"/>
    <w:rsid w:val="00D92B2B"/>
    <w:rsid w:val="00D959B2"/>
    <w:rsid w:val="00D9697A"/>
    <w:rsid w:val="00DA2CBF"/>
    <w:rsid w:val="00DA33AF"/>
    <w:rsid w:val="00DA3AEB"/>
    <w:rsid w:val="00DA6335"/>
    <w:rsid w:val="00DA7473"/>
    <w:rsid w:val="00DA76AC"/>
    <w:rsid w:val="00DB0F1F"/>
    <w:rsid w:val="00DB1970"/>
    <w:rsid w:val="00DB2A55"/>
    <w:rsid w:val="00DB6A50"/>
    <w:rsid w:val="00DC4661"/>
    <w:rsid w:val="00DD0365"/>
    <w:rsid w:val="00DD19F2"/>
    <w:rsid w:val="00DD24FE"/>
    <w:rsid w:val="00DD3CF5"/>
    <w:rsid w:val="00DE0787"/>
    <w:rsid w:val="00DE10F9"/>
    <w:rsid w:val="00DE3522"/>
    <w:rsid w:val="00DE639B"/>
    <w:rsid w:val="00DE705D"/>
    <w:rsid w:val="00DE74E9"/>
    <w:rsid w:val="00DF1E9F"/>
    <w:rsid w:val="00DF295F"/>
    <w:rsid w:val="00DF3B1C"/>
    <w:rsid w:val="00DF547D"/>
    <w:rsid w:val="00E004BD"/>
    <w:rsid w:val="00E00FFD"/>
    <w:rsid w:val="00E01D21"/>
    <w:rsid w:val="00E026F9"/>
    <w:rsid w:val="00E02FB1"/>
    <w:rsid w:val="00E104E0"/>
    <w:rsid w:val="00E116B4"/>
    <w:rsid w:val="00E134BD"/>
    <w:rsid w:val="00E135BD"/>
    <w:rsid w:val="00E143CF"/>
    <w:rsid w:val="00E15939"/>
    <w:rsid w:val="00E20BCA"/>
    <w:rsid w:val="00E22E50"/>
    <w:rsid w:val="00E30893"/>
    <w:rsid w:val="00E3383D"/>
    <w:rsid w:val="00E33C30"/>
    <w:rsid w:val="00E37EA6"/>
    <w:rsid w:val="00E400C3"/>
    <w:rsid w:val="00E45589"/>
    <w:rsid w:val="00E51683"/>
    <w:rsid w:val="00E55468"/>
    <w:rsid w:val="00E606F3"/>
    <w:rsid w:val="00E612AE"/>
    <w:rsid w:val="00E61B22"/>
    <w:rsid w:val="00E62D43"/>
    <w:rsid w:val="00E630DD"/>
    <w:rsid w:val="00E64CF2"/>
    <w:rsid w:val="00E66FD7"/>
    <w:rsid w:val="00E71F3F"/>
    <w:rsid w:val="00E736EF"/>
    <w:rsid w:val="00E7558E"/>
    <w:rsid w:val="00E75F54"/>
    <w:rsid w:val="00E813DE"/>
    <w:rsid w:val="00E87A98"/>
    <w:rsid w:val="00E93CC0"/>
    <w:rsid w:val="00E94008"/>
    <w:rsid w:val="00E960CC"/>
    <w:rsid w:val="00E97D34"/>
    <w:rsid w:val="00EA21B5"/>
    <w:rsid w:val="00EA6A9C"/>
    <w:rsid w:val="00EB2965"/>
    <w:rsid w:val="00EB2C92"/>
    <w:rsid w:val="00EB3722"/>
    <w:rsid w:val="00EB51E0"/>
    <w:rsid w:val="00EC0B4B"/>
    <w:rsid w:val="00EC0B67"/>
    <w:rsid w:val="00EC5300"/>
    <w:rsid w:val="00ED0254"/>
    <w:rsid w:val="00ED7BDC"/>
    <w:rsid w:val="00EE5720"/>
    <w:rsid w:val="00EE5C9B"/>
    <w:rsid w:val="00EE7F8A"/>
    <w:rsid w:val="00EF1BFB"/>
    <w:rsid w:val="00EF28ED"/>
    <w:rsid w:val="00EF3204"/>
    <w:rsid w:val="00EF686F"/>
    <w:rsid w:val="00EF6B40"/>
    <w:rsid w:val="00F0261B"/>
    <w:rsid w:val="00F0547F"/>
    <w:rsid w:val="00F14902"/>
    <w:rsid w:val="00F1555E"/>
    <w:rsid w:val="00F16C34"/>
    <w:rsid w:val="00F17756"/>
    <w:rsid w:val="00F200D4"/>
    <w:rsid w:val="00F2132E"/>
    <w:rsid w:val="00F27849"/>
    <w:rsid w:val="00F33DF5"/>
    <w:rsid w:val="00F35A31"/>
    <w:rsid w:val="00F3690F"/>
    <w:rsid w:val="00F36B81"/>
    <w:rsid w:val="00F41732"/>
    <w:rsid w:val="00F43813"/>
    <w:rsid w:val="00F43E67"/>
    <w:rsid w:val="00F47B00"/>
    <w:rsid w:val="00F50196"/>
    <w:rsid w:val="00F555C8"/>
    <w:rsid w:val="00F55D5A"/>
    <w:rsid w:val="00F641AB"/>
    <w:rsid w:val="00F644F5"/>
    <w:rsid w:val="00F70145"/>
    <w:rsid w:val="00F70FB6"/>
    <w:rsid w:val="00F73BE6"/>
    <w:rsid w:val="00F80D4D"/>
    <w:rsid w:val="00F8295D"/>
    <w:rsid w:val="00F86BD7"/>
    <w:rsid w:val="00F90B61"/>
    <w:rsid w:val="00F974A8"/>
    <w:rsid w:val="00FA2F1E"/>
    <w:rsid w:val="00FA43E2"/>
    <w:rsid w:val="00FA7CD3"/>
    <w:rsid w:val="00FB42CF"/>
    <w:rsid w:val="00FB674B"/>
    <w:rsid w:val="00FC0CC3"/>
    <w:rsid w:val="00FC18B4"/>
    <w:rsid w:val="00FC4D32"/>
    <w:rsid w:val="00FD0A15"/>
    <w:rsid w:val="00FD3F98"/>
    <w:rsid w:val="00FD426C"/>
    <w:rsid w:val="00FD4DD3"/>
    <w:rsid w:val="00FE14ED"/>
    <w:rsid w:val="00FE3008"/>
    <w:rsid w:val="00FE73E4"/>
    <w:rsid w:val="00FF2EEA"/>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d5dd"/>
    </o:shapedefaults>
    <o:shapelayout v:ext="edit">
      <o:idmap v:ext="edit" data="2"/>
    </o:shapelayout>
  </w:shapeDefaults>
  <w:decimalSymbol w:val=","/>
  <w:listSeparator w:val=";"/>
  <w14:docId w14:val="5213F7CE"/>
  <w15:chartTrackingRefBased/>
  <w15:docId w15:val="{6BC60A39-3AEC-4835-9A2C-1865DBC60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rsid w:val="00F644F5"/>
    <w:rPr>
      <w:rFonts w:ascii="Arial" w:hAnsi="Arial"/>
      <w:sz w:val="22"/>
    </w:rPr>
    <w:tblPr/>
  </w:style>
  <w:style w:type="character" w:styleId="Seitenzahl">
    <w:name w:val="page number"/>
    <w:rsid w:val="006462BD"/>
    <w:rPr>
      <w:rFonts w:ascii="Arial" w:hAnsi="Arial"/>
      <w:sz w:val="20"/>
    </w:rPr>
  </w:style>
  <w:style w:type="paragraph" w:styleId="Listenabsatz">
    <w:name w:val="List Paragraph"/>
    <w:basedOn w:val="Standard"/>
    <w:uiPriority w:val="34"/>
    <w:qFormat/>
    <w:rsid w:val="00325685"/>
    <w:pPr>
      <w:ind w:left="708"/>
    </w:p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5</Pages>
  <Words>875</Words>
  <Characters>5519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29</cp:revision>
  <cp:lastPrinted>2020-03-19T10:13:00Z</cp:lastPrinted>
  <dcterms:created xsi:type="dcterms:W3CDTF">2022-08-22T08:02:00Z</dcterms:created>
  <dcterms:modified xsi:type="dcterms:W3CDTF">2026-07-21T10:47:00Z</dcterms:modified>
</cp:coreProperties>
</file>